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94C" w:rsidRPr="00A241AD" w:rsidRDefault="00D5394C" w:rsidP="00F65544">
      <w:pPr>
        <w:ind w:left="709"/>
        <w:rPr>
          <w:b/>
          <w:bCs/>
          <w:color w:val="000000"/>
          <w:sz w:val="22"/>
          <w:szCs w:val="22"/>
        </w:rPr>
      </w:pPr>
      <w:bookmarkStart w:id="0" w:name="_GoBack"/>
      <w:bookmarkEnd w:id="0"/>
      <w:r w:rsidRPr="00FB3A09">
        <w:rPr>
          <w:b/>
          <w:bCs/>
          <w:color w:val="000000"/>
          <w:sz w:val="22"/>
          <w:szCs w:val="22"/>
        </w:rPr>
        <w:t>KİTAP DEĞERLENDİRME</w:t>
      </w:r>
      <w:r w:rsidRPr="00DB0E04">
        <w:rPr>
          <w:b/>
          <w:bCs/>
          <w:color w:val="000000"/>
          <w:sz w:val="22"/>
          <w:szCs w:val="22"/>
        </w:rPr>
        <w:t xml:space="preserve"> FORMU</w:t>
      </w:r>
    </w:p>
    <w:p w:rsidR="00D5394C" w:rsidRDefault="00D5394C">
      <w:pPr>
        <w:rPr>
          <w:sz w:val="22"/>
          <w:szCs w:val="22"/>
        </w:rPr>
      </w:pPr>
    </w:p>
    <w:p w:rsidR="00D5394C" w:rsidRDefault="00D5394C">
      <w:pPr>
        <w:rPr>
          <w:sz w:val="22"/>
          <w:szCs w:val="22"/>
        </w:rPr>
      </w:pPr>
    </w:p>
    <w:tbl>
      <w:tblPr>
        <w:tblW w:w="92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56"/>
        <w:gridCol w:w="2655"/>
        <w:gridCol w:w="5103"/>
      </w:tblGrid>
      <w:tr w:rsidR="00D5394C" w:rsidRPr="002706D8">
        <w:tc>
          <w:tcPr>
            <w:tcW w:w="1456" w:type="dxa"/>
            <w:vMerge w:val="restart"/>
          </w:tcPr>
          <w:p w:rsidR="00D5394C" w:rsidRPr="002706D8" w:rsidRDefault="00D5394C" w:rsidP="00890675">
            <w:pPr>
              <w:spacing w:before="100" w:beforeAutospacing="1" w:after="100" w:afterAutospacing="1"/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Aday öğretmenin </w:t>
            </w:r>
          </w:p>
        </w:tc>
        <w:tc>
          <w:tcPr>
            <w:tcW w:w="2655" w:type="dxa"/>
          </w:tcPr>
          <w:p w:rsidR="00D5394C" w:rsidRPr="002706D8" w:rsidRDefault="00D5394C" w:rsidP="00A241AD">
            <w:pPr>
              <w:spacing w:before="100" w:beforeAutospacing="1" w:after="100" w:afterAutospacing="1"/>
              <w:jc w:val="both"/>
              <w:rPr>
                <w:b/>
                <w:bCs/>
                <w:color w:val="000000"/>
              </w:rPr>
            </w:pPr>
            <w:r w:rsidRPr="002706D8">
              <w:rPr>
                <w:b/>
                <w:bCs/>
                <w:color w:val="000000"/>
              </w:rPr>
              <w:t>Adı Soyadı</w:t>
            </w:r>
            <w:r>
              <w:rPr>
                <w:b/>
                <w:bCs/>
                <w:color w:val="000000"/>
              </w:rPr>
              <w:t>:</w:t>
            </w:r>
          </w:p>
        </w:tc>
        <w:tc>
          <w:tcPr>
            <w:tcW w:w="5103" w:type="dxa"/>
          </w:tcPr>
          <w:p w:rsidR="00D5394C" w:rsidRPr="002706D8" w:rsidRDefault="00D5394C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D5394C" w:rsidRPr="002706D8">
        <w:tc>
          <w:tcPr>
            <w:tcW w:w="1456" w:type="dxa"/>
            <w:vMerge/>
          </w:tcPr>
          <w:p w:rsidR="00D5394C" w:rsidRPr="002706D8" w:rsidRDefault="00D5394C" w:rsidP="00A241AD">
            <w:pPr>
              <w:spacing w:before="100" w:beforeAutospacing="1" w:after="100" w:afterAutospacing="1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655" w:type="dxa"/>
          </w:tcPr>
          <w:p w:rsidR="00D5394C" w:rsidRPr="002706D8" w:rsidRDefault="00D5394C" w:rsidP="00A241AD">
            <w:pPr>
              <w:spacing w:before="100" w:beforeAutospacing="1" w:after="100" w:afterAutospacing="1"/>
              <w:jc w:val="both"/>
              <w:rPr>
                <w:b/>
                <w:bCs/>
                <w:color w:val="000000"/>
              </w:rPr>
            </w:pPr>
            <w:r w:rsidRPr="002706D8">
              <w:rPr>
                <w:b/>
                <w:bCs/>
                <w:color w:val="000000"/>
              </w:rPr>
              <w:t>T</w:t>
            </w:r>
            <w:r>
              <w:rPr>
                <w:b/>
                <w:bCs/>
                <w:color w:val="000000"/>
              </w:rPr>
              <w:t>.</w:t>
            </w:r>
            <w:r w:rsidRPr="002706D8">
              <w:rPr>
                <w:b/>
                <w:bCs/>
                <w:color w:val="000000"/>
              </w:rPr>
              <w:t>C</w:t>
            </w:r>
            <w:r>
              <w:rPr>
                <w:b/>
                <w:bCs/>
                <w:color w:val="000000"/>
              </w:rPr>
              <w:t>. Kimlik Numarası:</w:t>
            </w:r>
          </w:p>
        </w:tc>
        <w:tc>
          <w:tcPr>
            <w:tcW w:w="5103" w:type="dxa"/>
          </w:tcPr>
          <w:p w:rsidR="00D5394C" w:rsidRPr="002706D8" w:rsidRDefault="00D5394C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D5394C" w:rsidRPr="002706D8">
        <w:tc>
          <w:tcPr>
            <w:tcW w:w="1456" w:type="dxa"/>
            <w:vMerge/>
          </w:tcPr>
          <w:p w:rsidR="00D5394C" w:rsidRPr="002706D8" w:rsidRDefault="00D5394C" w:rsidP="00A241AD">
            <w:pPr>
              <w:spacing w:before="100" w:beforeAutospacing="1" w:after="100" w:afterAutospacing="1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655" w:type="dxa"/>
          </w:tcPr>
          <w:p w:rsidR="00D5394C" w:rsidRPr="002706D8" w:rsidRDefault="00D5394C" w:rsidP="00A241AD">
            <w:pPr>
              <w:spacing w:before="100" w:beforeAutospacing="1" w:after="100" w:afterAutospacing="1"/>
              <w:jc w:val="both"/>
              <w:rPr>
                <w:b/>
                <w:bCs/>
                <w:color w:val="000000"/>
              </w:rPr>
            </w:pPr>
            <w:r w:rsidRPr="002706D8">
              <w:rPr>
                <w:b/>
                <w:bCs/>
                <w:color w:val="000000"/>
              </w:rPr>
              <w:t>Branşı</w:t>
            </w:r>
            <w:r>
              <w:rPr>
                <w:b/>
                <w:bCs/>
                <w:color w:val="000000"/>
              </w:rPr>
              <w:t>:</w:t>
            </w:r>
          </w:p>
        </w:tc>
        <w:tc>
          <w:tcPr>
            <w:tcW w:w="5103" w:type="dxa"/>
          </w:tcPr>
          <w:p w:rsidR="00D5394C" w:rsidRPr="002706D8" w:rsidRDefault="00D5394C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D5394C" w:rsidRPr="002706D8">
        <w:trPr>
          <w:trHeight w:val="70"/>
        </w:trPr>
        <w:tc>
          <w:tcPr>
            <w:tcW w:w="1456" w:type="dxa"/>
            <w:vMerge/>
          </w:tcPr>
          <w:p w:rsidR="00D5394C" w:rsidRPr="002706D8" w:rsidRDefault="00D5394C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2655" w:type="dxa"/>
          </w:tcPr>
          <w:p w:rsidR="00D5394C" w:rsidRPr="002706D8" w:rsidRDefault="00D5394C" w:rsidP="00A241AD">
            <w:pPr>
              <w:spacing w:before="100" w:beforeAutospacing="1" w:after="100" w:afterAutospacing="1"/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Okul/Kurum-</w:t>
            </w:r>
            <w:r w:rsidRPr="002706D8">
              <w:rPr>
                <w:b/>
                <w:bCs/>
                <w:color w:val="000000"/>
              </w:rPr>
              <w:t>İl</w:t>
            </w:r>
            <w:r>
              <w:rPr>
                <w:b/>
                <w:bCs/>
                <w:color w:val="000000"/>
              </w:rPr>
              <w:t>/İlçe:</w:t>
            </w:r>
          </w:p>
        </w:tc>
        <w:tc>
          <w:tcPr>
            <w:tcW w:w="5103" w:type="dxa"/>
          </w:tcPr>
          <w:p w:rsidR="00D5394C" w:rsidRPr="002706D8" w:rsidRDefault="00D5394C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</w:tbl>
    <w:p w:rsidR="00D5394C" w:rsidRDefault="00D5394C" w:rsidP="00A241AD">
      <w:pPr>
        <w:rPr>
          <w:sz w:val="22"/>
          <w:szCs w:val="22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09"/>
      </w:tblGrid>
      <w:tr w:rsidR="00D5394C" w:rsidRPr="00DB0E04">
        <w:tc>
          <w:tcPr>
            <w:tcW w:w="9209" w:type="dxa"/>
          </w:tcPr>
          <w:p w:rsidR="00D5394C" w:rsidRPr="00DA05FC" w:rsidRDefault="00D5394C" w:rsidP="009E2FE4">
            <w:pPr>
              <w:rPr>
                <w:b/>
                <w:bCs/>
                <w:sz w:val="22"/>
                <w:szCs w:val="22"/>
              </w:rPr>
            </w:pPr>
            <w:r w:rsidRPr="00DA05FC">
              <w:rPr>
                <w:b/>
                <w:bCs/>
                <w:sz w:val="22"/>
                <w:szCs w:val="22"/>
              </w:rPr>
              <w:t>Kitabın adı ve yazarı:</w:t>
            </w:r>
          </w:p>
          <w:p w:rsidR="00D5394C" w:rsidRPr="00DA05FC" w:rsidRDefault="00D5394C" w:rsidP="009E2FE4">
            <w:pPr>
              <w:rPr>
                <w:b/>
                <w:bCs/>
                <w:sz w:val="22"/>
                <w:szCs w:val="22"/>
              </w:rPr>
            </w:pPr>
          </w:p>
          <w:p w:rsidR="00D5394C" w:rsidRPr="00DA05FC" w:rsidRDefault="00D5394C" w:rsidP="00A241AD">
            <w:pPr>
              <w:rPr>
                <w:sz w:val="22"/>
                <w:szCs w:val="22"/>
              </w:rPr>
            </w:pPr>
          </w:p>
        </w:tc>
      </w:tr>
      <w:tr w:rsidR="00D5394C" w:rsidRPr="00DB0E04">
        <w:tc>
          <w:tcPr>
            <w:tcW w:w="9209" w:type="dxa"/>
          </w:tcPr>
          <w:p w:rsidR="00D5394C" w:rsidRPr="00DA05FC" w:rsidRDefault="00D5394C" w:rsidP="00BC6DDF">
            <w:pPr>
              <w:rPr>
                <w:b/>
                <w:bCs/>
                <w:sz w:val="22"/>
                <w:szCs w:val="22"/>
              </w:rPr>
            </w:pPr>
            <w:r w:rsidRPr="00DA05FC">
              <w:rPr>
                <w:b/>
                <w:bCs/>
                <w:sz w:val="22"/>
                <w:szCs w:val="22"/>
              </w:rPr>
              <w:t>Okumuş olduğunuz kitabın mesleki ve kişisel gelişiminize nasıl bir katkıda bulunduğunu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DA05FC">
              <w:rPr>
                <w:b/>
                <w:bCs/>
                <w:sz w:val="22"/>
                <w:szCs w:val="22"/>
              </w:rPr>
              <w:t xml:space="preserve">ayrıntılı olarak örneklerle açıklayınız: </w:t>
            </w:r>
          </w:p>
          <w:p w:rsidR="00D5394C" w:rsidRPr="00DA05FC" w:rsidRDefault="00D5394C" w:rsidP="009E2FE4">
            <w:pPr>
              <w:rPr>
                <w:b/>
                <w:bCs/>
                <w:sz w:val="22"/>
                <w:szCs w:val="22"/>
              </w:rPr>
            </w:pPr>
          </w:p>
          <w:p w:rsidR="00D5394C" w:rsidRPr="00DA05FC" w:rsidRDefault="00D5394C" w:rsidP="009E2FE4">
            <w:pPr>
              <w:rPr>
                <w:b/>
                <w:bCs/>
                <w:sz w:val="22"/>
                <w:szCs w:val="22"/>
              </w:rPr>
            </w:pPr>
          </w:p>
          <w:p w:rsidR="00D5394C" w:rsidRPr="00DA05FC" w:rsidRDefault="00D5394C" w:rsidP="009E2FE4">
            <w:pPr>
              <w:rPr>
                <w:b/>
                <w:bCs/>
                <w:sz w:val="22"/>
                <w:szCs w:val="22"/>
              </w:rPr>
            </w:pPr>
          </w:p>
          <w:p w:rsidR="00D5394C" w:rsidRPr="00DA05FC" w:rsidRDefault="00D5394C" w:rsidP="009E2FE4">
            <w:pPr>
              <w:rPr>
                <w:b/>
                <w:bCs/>
                <w:sz w:val="22"/>
                <w:szCs w:val="22"/>
              </w:rPr>
            </w:pPr>
          </w:p>
          <w:p w:rsidR="00D5394C" w:rsidRPr="00DA05FC" w:rsidRDefault="00D5394C" w:rsidP="009E2FE4">
            <w:pPr>
              <w:rPr>
                <w:b/>
                <w:bCs/>
                <w:sz w:val="22"/>
                <w:szCs w:val="22"/>
              </w:rPr>
            </w:pPr>
          </w:p>
          <w:p w:rsidR="00D5394C" w:rsidRPr="00DA05FC" w:rsidRDefault="00D5394C" w:rsidP="009E2FE4">
            <w:pPr>
              <w:rPr>
                <w:b/>
                <w:bCs/>
                <w:sz w:val="22"/>
                <w:szCs w:val="22"/>
              </w:rPr>
            </w:pPr>
          </w:p>
          <w:p w:rsidR="00D5394C" w:rsidRPr="00DA05FC" w:rsidRDefault="00D5394C" w:rsidP="009E2FE4">
            <w:pPr>
              <w:rPr>
                <w:b/>
                <w:bCs/>
                <w:sz w:val="22"/>
                <w:szCs w:val="22"/>
              </w:rPr>
            </w:pPr>
          </w:p>
          <w:p w:rsidR="00D5394C" w:rsidRPr="00DA05FC" w:rsidRDefault="00D5394C" w:rsidP="009E2FE4">
            <w:pPr>
              <w:rPr>
                <w:b/>
                <w:bCs/>
                <w:sz w:val="22"/>
                <w:szCs w:val="22"/>
              </w:rPr>
            </w:pPr>
          </w:p>
          <w:p w:rsidR="00D5394C" w:rsidRPr="00DA05FC" w:rsidRDefault="00D5394C" w:rsidP="009E2FE4">
            <w:pPr>
              <w:rPr>
                <w:b/>
                <w:bCs/>
                <w:sz w:val="22"/>
                <w:szCs w:val="22"/>
              </w:rPr>
            </w:pPr>
          </w:p>
          <w:p w:rsidR="00D5394C" w:rsidRPr="00DA05FC" w:rsidRDefault="00D5394C" w:rsidP="009E2FE4">
            <w:pPr>
              <w:rPr>
                <w:b/>
                <w:bCs/>
                <w:sz w:val="22"/>
                <w:szCs w:val="22"/>
              </w:rPr>
            </w:pPr>
          </w:p>
          <w:p w:rsidR="00D5394C" w:rsidRPr="00DA05FC" w:rsidRDefault="00D5394C" w:rsidP="009E2FE4">
            <w:pPr>
              <w:rPr>
                <w:b/>
                <w:bCs/>
                <w:sz w:val="22"/>
                <w:szCs w:val="22"/>
              </w:rPr>
            </w:pPr>
          </w:p>
          <w:p w:rsidR="00D5394C" w:rsidRPr="00DA05FC" w:rsidRDefault="00D5394C" w:rsidP="009E2FE4">
            <w:pPr>
              <w:rPr>
                <w:b/>
                <w:bCs/>
                <w:sz w:val="22"/>
                <w:szCs w:val="22"/>
              </w:rPr>
            </w:pPr>
          </w:p>
          <w:p w:rsidR="00D5394C" w:rsidRPr="00DA05FC" w:rsidRDefault="00D5394C" w:rsidP="009E2FE4">
            <w:pPr>
              <w:rPr>
                <w:b/>
                <w:bCs/>
                <w:sz w:val="22"/>
                <w:szCs w:val="22"/>
              </w:rPr>
            </w:pPr>
          </w:p>
          <w:p w:rsidR="00D5394C" w:rsidRPr="00DA05FC" w:rsidRDefault="00D5394C" w:rsidP="009E2FE4">
            <w:pPr>
              <w:rPr>
                <w:b/>
                <w:bCs/>
                <w:sz w:val="22"/>
                <w:szCs w:val="22"/>
              </w:rPr>
            </w:pPr>
          </w:p>
          <w:p w:rsidR="00D5394C" w:rsidRPr="00DA05FC" w:rsidRDefault="00D5394C" w:rsidP="009E2FE4">
            <w:pPr>
              <w:rPr>
                <w:b/>
                <w:bCs/>
                <w:sz w:val="22"/>
                <w:szCs w:val="22"/>
              </w:rPr>
            </w:pPr>
          </w:p>
          <w:p w:rsidR="00D5394C" w:rsidRPr="00DA05FC" w:rsidRDefault="00D5394C" w:rsidP="009E2FE4">
            <w:pPr>
              <w:rPr>
                <w:b/>
                <w:bCs/>
                <w:sz w:val="22"/>
                <w:szCs w:val="22"/>
              </w:rPr>
            </w:pPr>
          </w:p>
          <w:p w:rsidR="00D5394C" w:rsidRPr="00DA05FC" w:rsidRDefault="00D5394C" w:rsidP="009E2FE4">
            <w:pPr>
              <w:rPr>
                <w:b/>
                <w:bCs/>
                <w:sz w:val="22"/>
                <w:szCs w:val="22"/>
              </w:rPr>
            </w:pPr>
          </w:p>
          <w:p w:rsidR="00D5394C" w:rsidRPr="00DA05FC" w:rsidRDefault="00D5394C" w:rsidP="009E2FE4">
            <w:pPr>
              <w:rPr>
                <w:b/>
                <w:bCs/>
                <w:sz w:val="22"/>
                <w:szCs w:val="22"/>
              </w:rPr>
            </w:pPr>
          </w:p>
          <w:p w:rsidR="00D5394C" w:rsidRPr="00DA05FC" w:rsidRDefault="00D5394C" w:rsidP="009E2FE4">
            <w:pPr>
              <w:rPr>
                <w:b/>
                <w:bCs/>
                <w:sz w:val="22"/>
                <w:szCs w:val="22"/>
              </w:rPr>
            </w:pPr>
          </w:p>
          <w:p w:rsidR="00D5394C" w:rsidRPr="00DA05FC" w:rsidRDefault="00D5394C" w:rsidP="009E2FE4">
            <w:pPr>
              <w:rPr>
                <w:b/>
                <w:bCs/>
                <w:sz w:val="22"/>
                <w:szCs w:val="22"/>
              </w:rPr>
            </w:pPr>
          </w:p>
          <w:p w:rsidR="00D5394C" w:rsidRPr="00DA05FC" w:rsidRDefault="00D5394C" w:rsidP="009E2FE4">
            <w:pPr>
              <w:rPr>
                <w:b/>
                <w:bCs/>
                <w:sz w:val="22"/>
                <w:szCs w:val="22"/>
              </w:rPr>
            </w:pPr>
          </w:p>
          <w:p w:rsidR="00D5394C" w:rsidRPr="00DA05FC" w:rsidRDefault="00D5394C" w:rsidP="009E2FE4">
            <w:pPr>
              <w:rPr>
                <w:b/>
                <w:bCs/>
                <w:sz w:val="22"/>
                <w:szCs w:val="22"/>
              </w:rPr>
            </w:pPr>
          </w:p>
          <w:p w:rsidR="00D5394C" w:rsidRPr="00DA05FC" w:rsidRDefault="00D5394C" w:rsidP="009E2FE4">
            <w:pPr>
              <w:rPr>
                <w:b/>
                <w:bCs/>
                <w:sz w:val="22"/>
                <w:szCs w:val="22"/>
              </w:rPr>
            </w:pPr>
          </w:p>
          <w:p w:rsidR="00D5394C" w:rsidRPr="00DA05FC" w:rsidRDefault="00D5394C" w:rsidP="009E2FE4">
            <w:pPr>
              <w:rPr>
                <w:b/>
                <w:bCs/>
                <w:sz w:val="22"/>
                <w:szCs w:val="22"/>
              </w:rPr>
            </w:pPr>
          </w:p>
          <w:p w:rsidR="00D5394C" w:rsidRPr="00DA05FC" w:rsidRDefault="00D5394C" w:rsidP="009E2FE4">
            <w:pPr>
              <w:rPr>
                <w:b/>
                <w:bCs/>
                <w:sz w:val="22"/>
                <w:szCs w:val="22"/>
              </w:rPr>
            </w:pPr>
          </w:p>
          <w:p w:rsidR="00D5394C" w:rsidRPr="00DA05FC" w:rsidRDefault="00D5394C" w:rsidP="009E2FE4">
            <w:pPr>
              <w:rPr>
                <w:b/>
                <w:bCs/>
                <w:sz w:val="22"/>
                <w:szCs w:val="22"/>
              </w:rPr>
            </w:pPr>
          </w:p>
          <w:p w:rsidR="00D5394C" w:rsidRPr="00DA05FC" w:rsidRDefault="00D5394C" w:rsidP="009E2FE4">
            <w:pPr>
              <w:rPr>
                <w:b/>
                <w:bCs/>
                <w:sz w:val="22"/>
                <w:szCs w:val="22"/>
              </w:rPr>
            </w:pPr>
          </w:p>
          <w:p w:rsidR="00D5394C" w:rsidRPr="00DA05FC" w:rsidRDefault="00D5394C" w:rsidP="009E2FE4">
            <w:pPr>
              <w:rPr>
                <w:b/>
                <w:bCs/>
                <w:sz w:val="22"/>
                <w:szCs w:val="22"/>
              </w:rPr>
            </w:pPr>
          </w:p>
          <w:p w:rsidR="00D5394C" w:rsidRPr="00DA05FC" w:rsidRDefault="00D5394C" w:rsidP="009E2FE4">
            <w:pPr>
              <w:rPr>
                <w:b/>
                <w:bCs/>
                <w:sz w:val="22"/>
                <w:szCs w:val="22"/>
              </w:rPr>
            </w:pPr>
          </w:p>
          <w:p w:rsidR="00D5394C" w:rsidRPr="00DA05FC" w:rsidRDefault="00D5394C" w:rsidP="009E2FE4">
            <w:pPr>
              <w:rPr>
                <w:b/>
                <w:bCs/>
                <w:sz w:val="22"/>
                <w:szCs w:val="22"/>
              </w:rPr>
            </w:pPr>
          </w:p>
          <w:p w:rsidR="00D5394C" w:rsidRPr="00DA05FC" w:rsidRDefault="00D5394C" w:rsidP="009E2FE4">
            <w:pPr>
              <w:rPr>
                <w:b/>
                <w:bCs/>
                <w:sz w:val="22"/>
                <w:szCs w:val="22"/>
              </w:rPr>
            </w:pPr>
          </w:p>
          <w:p w:rsidR="00D5394C" w:rsidRPr="00DA05FC" w:rsidRDefault="00D5394C" w:rsidP="00A241AD">
            <w:pPr>
              <w:rPr>
                <w:sz w:val="22"/>
                <w:szCs w:val="22"/>
              </w:rPr>
            </w:pPr>
          </w:p>
        </w:tc>
      </w:tr>
    </w:tbl>
    <w:p w:rsidR="00D5394C" w:rsidRDefault="00D5394C" w:rsidP="00A241AD">
      <w:pPr>
        <w:jc w:val="both"/>
        <w:rPr>
          <w:sz w:val="20"/>
          <w:szCs w:val="20"/>
        </w:rPr>
      </w:pPr>
    </w:p>
    <w:p w:rsidR="00D5394C" w:rsidRPr="00461D0D" w:rsidRDefault="00D5394C" w:rsidP="00DB0E04">
      <w:pPr>
        <w:spacing w:line="259" w:lineRule="auto"/>
        <w:ind w:left="6372" w:firstLine="708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Aday Öğretmen</w:t>
      </w:r>
    </w:p>
    <w:p w:rsidR="00D5394C" w:rsidRPr="00247DE4" w:rsidRDefault="00D5394C" w:rsidP="00DB0E04">
      <w:pPr>
        <w:ind w:left="6372" w:firstLine="708"/>
        <w:rPr>
          <w:sz w:val="20"/>
          <w:szCs w:val="20"/>
        </w:rPr>
      </w:pPr>
      <w:r w:rsidRPr="00247DE4">
        <w:rPr>
          <w:sz w:val="20"/>
          <w:szCs w:val="20"/>
        </w:rPr>
        <w:t>Tarih</w:t>
      </w:r>
    </w:p>
    <w:p w:rsidR="00D5394C" w:rsidRPr="00247DE4" w:rsidRDefault="00D5394C" w:rsidP="00DB0E04">
      <w:pPr>
        <w:tabs>
          <w:tab w:val="left" w:pos="7938"/>
        </w:tabs>
        <w:ind w:left="7788" w:firstLine="708"/>
        <w:rPr>
          <w:sz w:val="20"/>
          <w:szCs w:val="20"/>
        </w:rPr>
      </w:pPr>
      <w:r w:rsidRPr="00247DE4">
        <w:rPr>
          <w:sz w:val="20"/>
          <w:szCs w:val="20"/>
        </w:rPr>
        <w:t xml:space="preserve">İmza </w:t>
      </w:r>
    </w:p>
    <w:p w:rsidR="00D5394C" w:rsidRPr="00247DE4" w:rsidRDefault="00D5394C" w:rsidP="00DB0E04">
      <w:pPr>
        <w:tabs>
          <w:tab w:val="left" w:pos="8364"/>
        </w:tabs>
        <w:ind w:left="7080"/>
        <w:rPr>
          <w:sz w:val="22"/>
          <w:szCs w:val="22"/>
        </w:rPr>
      </w:pPr>
      <w:r w:rsidRPr="00247DE4">
        <w:rPr>
          <w:sz w:val="20"/>
          <w:szCs w:val="20"/>
        </w:rPr>
        <w:t>Adı Soyadı</w:t>
      </w:r>
    </w:p>
    <w:sectPr w:rsidR="00D5394C" w:rsidRPr="00247DE4" w:rsidSect="00284DE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394C" w:rsidRDefault="00D5394C" w:rsidP="00A241AD">
      <w:r>
        <w:separator/>
      </w:r>
    </w:p>
  </w:endnote>
  <w:endnote w:type="continuationSeparator" w:id="1">
    <w:p w:rsidR="00D5394C" w:rsidRDefault="00D5394C" w:rsidP="00A241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394C" w:rsidRDefault="00D5394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394C" w:rsidRDefault="00D5394C" w:rsidP="00A241AD">
      <w:r>
        <w:separator/>
      </w:r>
    </w:p>
  </w:footnote>
  <w:footnote w:type="continuationSeparator" w:id="1">
    <w:p w:rsidR="00D5394C" w:rsidRDefault="00D5394C" w:rsidP="00A241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394C" w:rsidRDefault="00D5394C" w:rsidP="00A241AD">
    <w:pPr>
      <w:ind w:left="709"/>
      <w:jc w:val="right"/>
      <w:rPr>
        <w:b/>
        <w:bCs/>
        <w:color w:val="000000"/>
      </w:rPr>
    </w:pPr>
    <w:r>
      <w:rPr>
        <w:b/>
        <w:bCs/>
        <w:color w:val="000000"/>
      </w:rPr>
      <w:t>Form- 5</w:t>
    </w:r>
  </w:p>
  <w:p w:rsidR="00D5394C" w:rsidRDefault="00D5394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DF153E"/>
    <w:multiLevelType w:val="hybridMultilevel"/>
    <w:tmpl w:val="270416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41AD"/>
    <w:rsid w:val="00027718"/>
    <w:rsid w:val="00086319"/>
    <w:rsid w:val="00173614"/>
    <w:rsid w:val="001751C1"/>
    <w:rsid w:val="00184AAA"/>
    <w:rsid w:val="001A7E52"/>
    <w:rsid w:val="001D3ABC"/>
    <w:rsid w:val="00205A97"/>
    <w:rsid w:val="00247DE4"/>
    <w:rsid w:val="002706D8"/>
    <w:rsid w:val="00284DEF"/>
    <w:rsid w:val="00295703"/>
    <w:rsid w:val="002B01A1"/>
    <w:rsid w:val="00371A32"/>
    <w:rsid w:val="0039396B"/>
    <w:rsid w:val="003C5CCA"/>
    <w:rsid w:val="00422B26"/>
    <w:rsid w:val="00461D0D"/>
    <w:rsid w:val="00557CD0"/>
    <w:rsid w:val="005E67F3"/>
    <w:rsid w:val="0064747F"/>
    <w:rsid w:val="00782DF0"/>
    <w:rsid w:val="0079401C"/>
    <w:rsid w:val="00890675"/>
    <w:rsid w:val="008B79B3"/>
    <w:rsid w:val="0092579D"/>
    <w:rsid w:val="00931844"/>
    <w:rsid w:val="00991EEA"/>
    <w:rsid w:val="009E2FE4"/>
    <w:rsid w:val="00A241AD"/>
    <w:rsid w:val="00A3333D"/>
    <w:rsid w:val="00B17C60"/>
    <w:rsid w:val="00BA41C2"/>
    <w:rsid w:val="00BC6DDF"/>
    <w:rsid w:val="00C12630"/>
    <w:rsid w:val="00C31F1D"/>
    <w:rsid w:val="00C37FE7"/>
    <w:rsid w:val="00C60435"/>
    <w:rsid w:val="00CB5A96"/>
    <w:rsid w:val="00D5394C"/>
    <w:rsid w:val="00DA05FC"/>
    <w:rsid w:val="00DB0E04"/>
    <w:rsid w:val="00E33C95"/>
    <w:rsid w:val="00F41065"/>
    <w:rsid w:val="00F65544"/>
    <w:rsid w:val="00F67DDA"/>
    <w:rsid w:val="00FA2DFB"/>
    <w:rsid w:val="00FB3A09"/>
    <w:rsid w:val="00FB78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41A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241A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241AD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rsid w:val="00A241A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A241AD"/>
    <w:rPr>
      <w:rFonts w:ascii="Times New Roman" w:hAnsi="Times New Roman" w:cs="Times New Roman"/>
      <w:sz w:val="24"/>
      <w:szCs w:val="24"/>
      <w:lang w:eastAsia="tr-TR"/>
    </w:rPr>
  </w:style>
  <w:style w:type="table" w:styleId="TableGrid">
    <w:name w:val="Table Grid"/>
    <w:basedOn w:val="TableNormal"/>
    <w:uiPriority w:val="99"/>
    <w:rsid w:val="00A241AD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A241AD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CB5A9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B5A96"/>
    <w:rPr>
      <w:rFonts w:ascii="Segoe UI" w:hAnsi="Segoe UI" w:cs="Segoe UI"/>
      <w:sz w:val="18"/>
      <w:szCs w:val="18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5857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51</Words>
  <Characters>294</Characters>
  <Application>Microsoft Office Outlook</Application>
  <DocSecurity>0</DocSecurity>
  <Lines>0</Lines>
  <Paragraphs>0</Paragraphs>
  <ScaleCrop>false</ScaleCrop>
  <Company>Silentall Unattended Installer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Bahtiyar TOLUNAY</dc:creator>
  <cp:keywords/>
  <dc:description/>
  <cp:lastModifiedBy>user</cp:lastModifiedBy>
  <cp:revision>3</cp:revision>
  <cp:lastPrinted>2016-01-28T08:56:00Z</cp:lastPrinted>
  <dcterms:created xsi:type="dcterms:W3CDTF">2017-08-03T16:52:00Z</dcterms:created>
  <dcterms:modified xsi:type="dcterms:W3CDTF">2018-01-05T16:46:00Z</dcterms:modified>
</cp:coreProperties>
</file>