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536"/>
        <w:gridCol w:w="567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0" w:name="_Hlk524297091"/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ÇOCUK DÜNYASI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53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9 Eylül – 13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536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KuşÇocuk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536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Farklı bakış açılarına anlayışla yaklaşmanın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536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yerlerinözelliklerini vurgulama vb.) açıklaması ve yorumlaması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536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</w:p>
        </w:tc>
        <w:tc>
          <w:tcPr>
            <w:tcW w:w="567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CA2015" w:rsidRDefault="00CA20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ÇOCUK DÜNYASI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16 Eylül – 20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Arkadaşlık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ÇOCUK DÜNYASI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23 Eylül – 27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Rafadan Tayfa İle Sokak Oyunları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ÇOCUK DÜNYASI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EYLÜL-EKİM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30 Eylül – 4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Halay</w:t>
            </w:r>
          </w:p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Gül Ağacı Bahçesinden Hacivat Karagöz’e (Serbest Okuma)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2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MİLLİ MÜCADELE VE ATATÜRK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7 Ekim – 11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Müstecip Onbaşı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yararlanılacağınailişkin bilgi verilir.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çizgi,konuşma çizgisi ve kesme işaretinin yaygın kullanılan işlevleri üzerinde durulur.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2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MİLLİ MÜCADELE VE ATATÜRK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14 Ekim – 18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Başkomutan Mustafa Kemal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Öğrencilere kısa şiir ve İstiklâl Marşı’nın ilk on kıtasını okuma ve ezberleme çalışmaları -zorlamamakkaydıyla- yaptırılır.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T.4.4.21. Yazma stratejilerini uygular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2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MİLLİ MÜCADELE VE ATATÜRK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21 Ekim –25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Beni de Tanık Olarak Göster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2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MİLLİ MÜCADELE VE ATATÜRK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EKİM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28 Ekim –1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Atatürk</w:t>
            </w:r>
          </w:p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Kurtuluş (Serbest Okuma)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dinledikleri/izlediklerinin içeriğini tutarlılık açısından sorgulamaları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color w:val="FF0000"/>
                <w:sz w:val="24"/>
                <w:szCs w:val="24"/>
              </w:rPr>
              <w:t>1. Yazılı Sınavı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İmzanın anlamı ve ismin baş harfi ile soy ismin bütününü sembolize etmesi gerektiği vurgulanır. Öğrencilereimzalarını belirlemeleri için kılavuzluk yapılır.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kompozisyon ve şiir yarışmalarına katılmaları için teşvik edilmelidir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3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ERDEMLER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4 Kasım – 8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Leylek İle Tilki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3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ERDEMLER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11 Kasım – 15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Size Saygı Duyulmasını İstiyorsanız Dürüst Olun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CA2015" w:rsidRDefault="00CA2015" w:rsidP="00482A0C">
      <w:pPr>
        <w:jc w:val="center"/>
        <w:rPr>
          <w:rFonts w:ascii="Tahoma" w:hAnsi="Tahoma" w:cs="Tahoma"/>
          <w:sz w:val="18"/>
          <w:szCs w:val="1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t>1.Ara TATİL</w:t>
      </w:r>
    </w:p>
    <w:p w:rsidR="00CA2015" w:rsidRDefault="00CA2015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3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ERDEMLER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KASIM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25 Kasım – 29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Sevgi Çelengi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>
      <w:pPr>
        <w:rPr>
          <w:rFonts w:ascii="Tahoma" w:hAnsi="Tahoma" w:cs="Tahoma"/>
          <w:sz w:val="18"/>
          <w:szCs w:val="18"/>
        </w:rPr>
      </w:pPr>
    </w:p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3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ERDEMLER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 Aralık – 6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Beş Kuruşun Ağırlığı</w:t>
            </w:r>
          </w:p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Küçük Fare İle Aslan (Serbest Okuma)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4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MİLLİ KÜLTÜRÜMÜZ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ARALIK (13-14.HAFTA)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9 Aralık – 20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Hepsi Haklı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4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MİLLİ KÜLTÜRÜMÜZ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23 Aralık – 27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Tarihi Eserleri ve Mutfağıyla Ünlü Kentimiz Hatay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yerlerinözelliklerini vurgulama vb.) açıklaması ve yorumlaması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yararlanılacağınailişkin bilgi verilir.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4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MİLLİ KÜLTÜRÜMÜZ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ARALIK -0CAK(16.HAFTA)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30 Aralık – 3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Bayrak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color w:val="FF0000"/>
                <w:sz w:val="24"/>
                <w:szCs w:val="24"/>
              </w:rPr>
              <w:t>2. Yazılı Sınavı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4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MİLLİ KÜLTÜRÜMÜZ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6 Ocak – 17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Genç Osman Destanı</w:t>
            </w:r>
          </w:p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Selimiye’nin Öyküsü (Serbest Okuma)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BC76C0">
      <w:pPr>
        <w:rPr>
          <w:rFonts w:ascii="Tahoma" w:hAnsi="Tahoma" w:cs="Tahoma"/>
          <w:sz w:val="18"/>
          <w:szCs w:val="18"/>
        </w:rPr>
      </w:pPr>
    </w:p>
    <w:p w:rsidR="00CA2015" w:rsidRDefault="00CA2015" w:rsidP="00482A0C">
      <w:pPr>
        <w:jc w:val="center"/>
        <w:rPr>
          <w:rFonts w:ascii="Tahoma" w:hAnsi="Tahoma" w:cs="Tahoma"/>
          <w:color w:val="FF0000"/>
          <w:sz w:val="16"/>
          <w:szCs w:val="16"/>
        </w:rPr>
      </w:pPr>
      <w:r w:rsidRPr="00E10DDD">
        <w:rPr>
          <w:rFonts w:ascii="Tahoma" w:hAnsi="Tahoma" w:cs="Tahoma"/>
          <w:color w:val="FF0000"/>
          <w:sz w:val="48"/>
          <w:szCs w:val="48"/>
        </w:rPr>
        <w:t>YARI YIL TATİLİ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5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DOĞA VE EVREN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3 Şubat – 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Yeşilyurt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Elektronik posta ve sosyal medya içeriklerine (tebrik, ilan ve duyuru mesajları vb.) yer verilir.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5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DOĞA VE EVREN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10 Şubat – 14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Küçük müyüz Büyük mü?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Kitap, dergi, gezegen ve yıldız adlarının yazımı ile iki noktadan sonra büyük harf kullanıldığı belirtilir.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Sayıların harflerle yazımı, birden fazla kelimeden oluşan sayıların yazımı, Romen rakamlarının yazımı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/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5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DOĞA VE EVREN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17 Şubat – 21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Yağmur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T.4.3.9. Eş sesli kelimelerin anlamlarını ayırt eder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5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TemaAdı:  DOĞA VE EVREN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ŞUBAT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24 Şubat – 28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T.4.1.3. Dinlediği/izlediği metni ana hatlarıyla anlatır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Ateş Böceği</w:t>
            </w:r>
          </w:p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Doğanın Sesi (Serbest Okuma)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1" w:name="_Hlk18158269"/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6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SANAT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 Mart – 6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Çılgın Böcekler Korosu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No:6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SANAT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9 Mart – 13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Dört Büyük Şair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6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SANAT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16 Mart – 20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Sinema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T.4.3.13. Görsellerle ilgili soruları cevaplar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6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SANAT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23 Mart – 27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Fotoğrafın İcadı</w:t>
            </w:r>
          </w:p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Tiyatroyu da Kim İcat Etti (Serbest Okuma)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color w:val="FF0000"/>
                <w:sz w:val="24"/>
                <w:szCs w:val="24"/>
              </w:rPr>
              <w:t>1. Yazılı Sınavı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7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BİREY VE TOPLUM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MART-NİSAN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30 Mart – 3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Eskiciyle Para Babası 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482A0C">
      <w:pPr>
        <w:jc w:val="center"/>
        <w:rPr>
          <w:rFonts w:ascii="Tahoma" w:hAnsi="Tahoma" w:cs="Tahoma"/>
          <w:color w:val="FF0000"/>
          <w:sz w:val="16"/>
          <w:szCs w:val="16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7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BİREY VE TOPLUM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13 Nisan – 17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Ah Heidi Neredesin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Haritalar, medya işaretleri ve sembolleri üzerinde durulur.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7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BİREY VE TOPLUM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20 Nisan – 24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Sözcükler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İmzanın anlamı ve ismin baş harfi ile soy ismin bütününü sembolize etmesi gerektiği vurgulanır. Öğrencilereimzalarını belirlemeleri için kılavuzluk yapılır.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7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BİREY VE TOPLUM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NİSAN-MAYIS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27 Nisan – 8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İpek Kelebeği</w:t>
            </w:r>
          </w:p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Güler Yüze ve Gülmeye Dair (Serbest Okuma)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8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BİLİM VE TEKNOLOJİ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11 Mayıs – 15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Öğrenme ve Marie Curie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bir aletin kullanılma aşamalarını anlatan broşür hazırlamaları, bir oyunun aşamalarını anlatan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kitapçık hazırlamaları ya da yol tarifi yazmaları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8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BİLİM VE TEKNOLOJİ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MAYIS (33-34.HAFTA)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18 Mayıs – 29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Beyin Ne İş Yapar?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color w:val="FF0000"/>
                <w:sz w:val="24"/>
                <w:szCs w:val="24"/>
              </w:rPr>
              <w:t>2. Yazılı Sınavı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8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BİLİM VE TEKNOLOJİ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HAZİRAN (35.HAFTA)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 Haziran – 5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Akıl Aydınlığında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T.4.4.20. Harflerin yapısal özelliklerine uygun metin yazar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Kitap, dergi, gezegen ve yıldız adlarının yazımı ile iki noktadan sonra büyük harf kullanıldığı belirtilir.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p w:rsidR="00CA2015" w:rsidRDefault="00CA2015" w:rsidP="000C11F3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A2015" w:rsidRPr="00165BD5">
        <w:trPr>
          <w:trHeight w:val="279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Tema No: 8</w:t>
            </w:r>
          </w:p>
        </w:tc>
        <w:tc>
          <w:tcPr>
            <w:tcW w:w="14410" w:type="dxa"/>
            <w:gridSpan w:val="7"/>
            <w:vAlign w:val="center"/>
          </w:tcPr>
          <w:p w:rsidR="00CA2015" w:rsidRPr="00165BD5" w:rsidRDefault="00CA2015" w:rsidP="00165BD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Tema Adı: BİLİM VE TEKNOLOJİ</w:t>
            </w:r>
          </w:p>
        </w:tc>
      </w:tr>
      <w:tr w:rsidR="00CA2015" w:rsidRPr="00165BD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ÖĞRENME 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ÖLÇME VE DEĞERLENDİRME</w:t>
            </w:r>
          </w:p>
        </w:tc>
      </w:tr>
      <w:tr w:rsidR="00CA2015" w:rsidRPr="00165BD5">
        <w:trPr>
          <w:trHeight w:val="1054"/>
          <w:tblHeader/>
        </w:trPr>
        <w:tc>
          <w:tcPr>
            <w:tcW w:w="421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HAZİRAN (36-37.HAFTA)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8 Haziran – 19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DİNLEME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İnternet</w:t>
            </w:r>
          </w:p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8"/>
                <w:szCs w:val="18"/>
              </w:rPr>
              <w:t>İbni Sina (Serbest Okuma)</w:t>
            </w:r>
          </w:p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4"/>
                <w:szCs w:val="14"/>
                <w:lang w:eastAsia="tr-TR"/>
              </w:rPr>
            </w:pPr>
            <w:r w:rsidRPr="00165BD5">
              <w:rPr>
                <w:rFonts w:ascii="Tahoma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165BD5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A2015" w:rsidRPr="00165BD5" w:rsidRDefault="00CA2015" w:rsidP="00165BD5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A2015" w:rsidRPr="00165BD5" w:rsidRDefault="00CA2015" w:rsidP="00165BD5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165BD5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</w:tc>
        <w:tc>
          <w:tcPr>
            <w:tcW w:w="13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A2015" w:rsidRPr="00165BD5">
        <w:trPr>
          <w:cantSplit/>
          <w:trHeight w:val="1254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yararlanılacağınailişkin bilgi verilir.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Harita, ilan, afiş, ilaç prospektüsü, ürün etiketi, kullanım kılavuzu gibi materyallerden faydalanılır.</w:t>
            </w: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2015" w:rsidRPr="00165BD5">
        <w:trPr>
          <w:cantSplit/>
          <w:trHeight w:val="298"/>
          <w:tblHeader/>
        </w:trPr>
        <w:tc>
          <w:tcPr>
            <w:tcW w:w="421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A2015" w:rsidRPr="00165BD5" w:rsidRDefault="00CA2015" w:rsidP="00165BD5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5BD5">
              <w:rPr>
                <w:rFonts w:ascii="Tahoma" w:hAnsi="Tahoma" w:cs="Tahoma"/>
                <w:b/>
                <w:bCs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5BD5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</w:tc>
        <w:tc>
          <w:tcPr>
            <w:tcW w:w="850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A2015" w:rsidRPr="00165BD5" w:rsidRDefault="00CA2015" w:rsidP="00165BD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2015" w:rsidRDefault="00CA2015" w:rsidP="00647CB4">
      <w:pPr>
        <w:tabs>
          <w:tab w:val="left" w:pos="335"/>
          <w:tab w:val="left" w:pos="868"/>
          <w:tab w:val="left" w:pos="1077"/>
        </w:tabs>
        <w:spacing w:after="0"/>
        <w:rPr>
          <w:b/>
          <w:bCs/>
          <w:sz w:val="24"/>
          <w:szCs w:val="24"/>
        </w:rPr>
      </w:pPr>
    </w:p>
    <w:p w:rsidR="00CA2015" w:rsidRDefault="00CA2015" w:rsidP="00647CB4">
      <w:pPr>
        <w:tabs>
          <w:tab w:val="left" w:pos="335"/>
          <w:tab w:val="left" w:pos="868"/>
          <w:tab w:val="left" w:pos="1077"/>
        </w:tabs>
        <w:spacing w:after="0"/>
        <w:rPr>
          <w:b/>
          <w:bCs/>
          <w:sz w:val="24"/>
          <w:szCs w:val="24"/>
        </w:rPr>
      </w:pPr>
    </w:p>
    <w:p w:rsidR="00CA2015" w:rsidRDefault="00CA2015" w:rsidP="00647CB4">
      <w:pPr>
        <w:tabs>
          <w:tab w:val="left" w:pos="335"/>
          <w:tab w:val="left" w:pos="868"/>
          <w:tab w:val="left" w:pos="1077"/>
        </w:tabs>
        <w:spacing w:after="0"/>
        <w:rPr>
          <w:b/>
          <w:bCs/>
          <w:sz w:val="24"/>
          <w:szCs w:val="24"/>
        </w:rPr>
      </w:pPr>
    </w:p>
    <w:p w:rsidR="00CA2015" w:rsidRDefault="00CA2015" w:rsidP="00647CB4">
      <w:pPr>
        <w:spacing w:after="0"/>
        <w:rPr>
          <w:sz w:val="24"/>
          <w:szCs w:val="24"/>
        </w:rPr>
      </w:pPr>
    </w:p>
    <w:p w:rsidR="00CA2015" w:rsidRPr="00647CB4" w:rsidRDefault="00CA2015" w:rsidP="00647CB4">
      <w:pPr>
        <w:spacing w:after="0"/>
        <w:rPr>
          <w:sz w:val="24"/>
          <w:szCs w:val="24"/>
        </w:rPr>
      </w:pPr>
      <w:bookmarkStart w:id="2" w:name="_GoBack"/>
      <w:bookmarkEnd w:id="2"/>
      <w:r w:rsidRPr="00647CB4">
        <w:rPr>
          <w:sz w:val="24"/>
          <w:szCs w:val="24"/>
        </w:rPr>
        <w:t xml:space="preserve">           4-A Sınıf Öğretme</w:t>
      </w:r>
      <w:r>
        <w:rPr>
          <w:sz w:val="24"/>
          <w:szCs w:val="24"/>
        </w:rPr>
        <w:t>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  <w:t xml:space="preserve">                 Okul Müdürü</w:t>
      </w:r>
    </w:p>
    <w:sectPr w:rsidR="00CA2015" w:rsidRPr="00647CB4" w:rsidSect="007A40FE"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015" w:rsidRDefault="00CA2015" w:rsidP="007A40FE">
      <w:pPr>
        <w:spacing w:after="0" w:line="240" w:lineRule="auto"/>
      </w:pPr>
      <w:r>
        <w:separator/>
      </w:r>
    </w:p>
  </w:endnote>
  <w:endnote w:type="continuationSeparator" w:id="1">
    <w:p w:rsidR="00CA2015" w:rsidRDefault="00CA2015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015" w:rsidRDefault="00CA2015" w:rsidP="007A40FE">
      <w:pPr>
        <w:spacing w:after="0" w:line="240" w:lineRule="auto"/>
      </w:pPr>
      <w:r>
        <w:separator/>
      </w:r>
    </w:p>
  </w:footnote>
  <w:footnote w:type="continuationSeparator" w:id="1">
    <w:p w:rsidR="00CA2015" w:rsidRDefault="00CA2015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25" w:type="dxa"/>
      <w:tblInd w:w="-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725"/>
    </w:tblGrid>
    <w:tr w:rsidR="00CA2015" w:rsidRPr="00165BD5">
      <w:trPr>
        <w:trHeight w:val="698"/>
      </w:trPr>
      <w:tc>
        <w:tcPr>
          <w:tcW w:w="15725" w:type="dxa"/>
          <w:vAlign w:val="center"/>
        </w:tcPr>
        <w:p w:rsidR="00CA2015" w:rsidRPr="00165BD5" w:rsidRDefault="00CA2015" w:rsidP="00165BD5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  <w:r w:rsidRPr="00165BD5">
            <w:rPr>
              <w:rFonts w:ascii="Tahoma" w:hAnsi="Tahoma" w:cs="Tahoma"/>
              <w:sz w:val="24"/>
              <w:szCs w:val="24"/>
            </w:rPr>
            <w:t>2019 - 2020 EĞİTİM - ÖĞRETİM YILI  ……………….. İLKOKULU</w:t>
          </w:r>
        </w:p>
        <w:p w:rsidR="00CA2015" w:rsidRPr="00165BD5" w:rsidRDefault="00CA2015" w:rsidP="00165BD5">
          <w:pPr>
            <w:pStyle w:val="Header"/>
            <w:jc w:val="center"/>
          </w:pPr>
          <w:r w:rsidRPr="00165BD5">
            <w:rPr>
              <w:rFonts w:ascii="Tahoma" w:hAnsi="Tahoma" w:cs="Tahoma"/>
              <w:sz w:val="24"/>
              <w:szCs w:val="24"/>
            </w:rPr>
            <w:t>4.SINIF TÜRKÇE DERSİ ÜNİTELENDİRİLMİŞ YILLIK DERS PLANI</w:t>
          </w:r>
        </w:p>
      </w:tc>
    </w:tr>
  </w:tbl>
  <w:p w:rsidR="00CA2015" w:rsidRDefault="00CA2015" w:rsidP="007A40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0FE"/>
    <w:rsid w:val="00005809"/>
    <w:rsid w:val="00013735"/>
    <w:rsid w:val="00014785"/>
    <w:rsid w:val="00020A50"/>
    <w:rsid w:val="000344D9"/>
    <w:rsid w:val="00040372"/>
    <w:rsid w:val="00060C20"/>
    <w:rsid w:val="000A70B0"/>
    <w:rsid w:val="000C11F3"/>
    <w:rsid w:val="000D3D0C"/>
    <w:rsid w:val="000D545F"/>
    <w:rsid w:val="000E2118"/>
    <w:rsid w:val="0010235C"/>
    <w:rsid w:val="001067A4"/>
    <w:rsid w:val="00111DDC"/>
    <w:rsid w:val="0012084A"/>
    <w:rsid w:val="0012310C"/>
    <w:rsid w:val="001329FE"/>
    <w:rsid w:val="00135F87"/>
    <w:rsid w:val="001555BD"/>
    <w:rsid w:val="00165BD5"/>
    <w:rsid w:val="0017048F"/>
    <w:rsid w:val="001763CF"/>
    <w:rsid w:val="00181398"/>
    <w:rsid w:val="0019235E"/>
    <w:rsid w:val="00192C12"/>
    <w:rsid w:val="001B6E3A"/>
    <w:rsid w:val="001C19EC"/>
    <w:rsid w:val="001D7B28"/>
    <w:rsid w:val="001E7BE7"/>
    <w:rsid w:val="002001A3"/>
    <w:rsid w:val="00222EF7"/>
    <w:rsid w:val="002279A8"/>
    <w:rsid w:val="002368ED"/>
    <w:rsid w:val="002405C5"/>
    <w:rsid w:val="00243944"/>
    <w:rsid w:val="002469A3"/>
    <w:rsid w:val="00263EFC"/>
    <w:rsid w:val="002658D0"/>
    <w:rsid w:val="00273215"/>
    <w:rsid w:val="00291AB4"/>
    <w:rsid w:val="0029404D"/>
    <w:rsid w:val="0029734F"/>
    <w:rsid w:val="002A2387"/>
    <w:rsid w:val="002A6E67"/>
    <w:rsid w:val="002A7747"/>
    <w:rsid w:val="002D65B2"/>
    <w:rsid w:val="002D74AC"/>
    <w:rsid w:val="002E12CC"/>
    <w:rsid w:val="002E7BCE"/>
    <w:rsid w:val="002F16A8"/>
    <w:rsid w:val="002F2285"/>
    <w:rsid w:val="002F38EE"/>
    <w:rsid w:val="00320B39"/>
    <w:rsid w:val="00325560"/>
    <w:rsid w:val="003279A7"/>
    <w:rsid w:val="003453DB"/>
    <w:rsid w:val="00351A35"/>
    <w:rsid w:val="00366B0A"/>
    <w:rsid w:val="00377D8E"/>
    <w:rsid w:val="0038612D"/>
    <w:rsid w:val="003943CD"/>
    <w:rsid w:val="003A0612"/>
    <w:rsid w:val="003A1521"/>
    <w:rsid w:val="003A5017"/>
    <w:rsid w:val="003B25ED"/>
    <w:rsid w:val="003C3B22"/>
    <w:rsid w:val="003C6B17"/>
    <w:rsid w:val="003D0275"/>
    <w:rsid w:val="003D04B0"/>
    <w:rsid w:val="003E55FE"/>
    <w:rsid w:val="003F054C"/>
    <w:rsid w:val="003F5DB7"/>
    <w:rsid w:val="00404A10"/>
    <w:rsid w:val="00407E02"/>
    <w:rsid w:val="00411FC3"/>
    <w:rsid w:val="00412EE0"/>
    <w:rsid w:val="0041459F"/>
    <w:rsid w:val="00423A2B"/>
    <w:rsid w:val="004248B9"/>
    <w:rsid w:val="004411FC"/>
    <w:rsid w:val="00446B8B"/>
    <w:rsid w:val="00451A83"/>
    <w:rsid w:val="0046312A"/>
    <w:rsid w:val="0046366D"/>
    <w:rsid w:val="00463889"/>
    <w:rsid w:val="00467243"/>
    <w:rsid w:val="00472E0C"/>
    <w:rsid w:val="004746A5"/>
    <w:rsid w:val="00482A0C"/>
    <w:rsid w:val="00482F32"/>
    <w:rsid w:val="004930BA"/>
    <w:rsid w:val="004930D6"/>
    <w:rsid w:val="004A159D"/>
    <w:rsid w:val="004B1B3B"/>
    <w:rsid w:val="004C0304"/>
    <w:rsid w:val="004C72F8"/>
    <w:rsid w:val="004C7CEB"/>
    <w:rsid w:val="004C7EDA"/>
    <w:rsid w:val="004D558F"/>
    <w:rsid w:val="004E091B"/>
    <w:rsid w:val="004E693E"/>
    <w:rsid w:val="004F7E61"/>
    <w:rsid w:val="00513769"/>
    <w:rsid w:val="005168CA"/>
    <w:rsid w:val="00517FB2"/>
    <w:rsid w:val="00526352"/>
    <w:rsid w:val="00526581"/>
    <w:rsid w:val="00531C85"/>
    <w:rsid w:val="00534B32"/>
    <w:rsid w:val="00552CEF"/>
    <w:rsid w:val="00572D62"/>
    <w:rsid w:val="00583F68"/>
    <w:rsid w:val="00584980"/>
    <w:rsid w:val="005875D8"/>
    <w:rsid w:val="00592C32"/>
    <w:rsid w:val="005B0CC9"/>
    <w:rsid w:val="005B2868"/>
    <w:rsid w:val="005B4616"/>
    <w:rsid w:val="005C6018"/>
    <w:rsid w:val="005D5DEB"/>
    <w:rsid w:val="005E2635"/>
    <w:rsid w:val="00600AF5"/>
    <w:rsid w:val="006036B1"/>
    <w:rsid w:val="00621AA0"/>
    <w:rsid w:val="00635EDF"/>
    <w:rsid w:val="00640F6F"/>
    <w:rsid w:val="00642FB6"/>
    <w:rsid w:val="006468B5"/>
    <w:rsid w:val="00647CB4"/>
    <w:rsid w:val="006604E3"/>
    <w:rsid w:val="00664174"/>
    <w:rsid w:val="00682EB8"/>
    <w:rsid w:val="00687A97"/>
    <w:rsid w:val="00690BE1"/>
    <w:rsid w:val="0069330C"/>
    <w:rsid w:val="006E0838"/>
    <w:rsid w:val="006F36A3"/>
    <w:rsid w:val="007007AE"/>
    <w:rsid w:val="00731EF1"/>
    <w:rsid w:val="0074156D"/>
    <w:rsid w:val="00746CBB"/>
    <w:rsid w:val="007559D6"/>
    <w:rsid w:val="00760F89"/>
    <w:rsid w:val="0076430A"/>
    <w:rsid w:val="007670A2"/>
    <w:rsid w:val="0078000E"/>
    <w:rsid w:val="00783062"/>
    <w:rsid w:val="00791FAB"/>
    <w:rsid w:val="007A38A7"/>
    <w:rsid w:val="007A3AD8"/>
    <w:rsid w:val="007A3BEB"/>
    <w:rsid w:val="007A40FE"/>
    <w:rsid w:val="007A47C4"/>
    <w:rsid w:val="007A5672"/>
    <w:rsid w:val="007A5754"/>
    <w:rsid w:val="007B2A48"/>
    <w:rsid w:val="007D0601"/>
    <w:rsid w:val="007E4D7B"/>
    <w:rsid w:val="007F351F"/>
    <w:rsid w:val="007F4C85"/>
    <w:rsid w:val="007F6F19"/>
    <w:rsid w:val="008004D8"/>
    <w:rsid w:val="0081078D"/>
    <w:rsid w:val="00821C15"/>
    <w:rsid w:val="00822522"/>
    <w:rsid w:val="008476F9"/>
    <w:rsid w:val="008507F0"/>
    <w:rsid w:val="00850D18"/>
    <w:rsid w:val="00852F05"/>
    <w:rsid w:val="0086022C"/>
    <w:rsid w:val="008615B2"/>
    <w:rsid w:val="008646DF"/>
    <w:rsid w:val="0086635A"/>
    <w:rsid w:val="0087052F"/>
    <w:rsid w:val="00874DD6"/>
    <w:rsid w:val="00880AEA"/>
    <w:rsid w:val="008915FE"/>
    <w:rsid w:val="008A66E4"/>
    <w:rsid w:val="008B3492"/>
    <w:rsid w:val="008C09AC"/>
    <w:rsid w:val="008C0B63"/>
    <w:rsid w:val="008C1569"/>
    <w:rsid w:val="008C1F7B"/>
    <w:rsid w:val="008C7CBF"/>
    <w:rsid w:val="008D4440"/>
    <w:rsid w:val="008D5EF7"/>
    <w:rsid w:val="008D6E89"/>
    <w:rsid w:val="008E1040"/>
    <w:rsid w:val="008F181F"/>
    <w:rsid w:val="008F227D"/>
    <w:rsid w:val="008F62BA"/>
    <w:rsid w:val="008F7640"/>
    <w:rsid w:val="00904F4B"/>
    <w:rsid w:val="009373F0"/>
    <w:rsid w:val="009576FE"/>
    <w:rsid w:val="009600A2"/>
    <w:rsid w:val="00961C30"/>
    <w:rsid w:val="00965560"/>
    <w:rsid w:val="00965D22"/>
    <w:rsid w:val="009668A7"/>
    <w:rsid w:val="00985228"/>
    <w:rsid w:val="0099294A"/>
    <w:rsid w:val="00992BBD"/>
    <w:rsid w:val="009933FC"/>
    <w:rsid w:val="009A1D70"/>
    <w:rsid w:val="009A7CEC"/>
    <w:rsid w:val="009B2223"/>
    <w:rsid w:val="009B2A85"/>
    <w:rsid w:val="009B40BF"/>
    <w:rsid w:val="009C0E4B"/>
    <w:rsid w:val="009C23B7"/>
    <w:rsid w:val="009F0196"/>
    <w:rsid w:val="009F1AF6"/>
    <w:rsid w:val="009F24DD"/>
    <w:rsid w:val="00A055DD"/>
    <w:rsid w:val="00A06D43"/>
    <w:rsid w:val="00A07510"/>
    <w:rsid w:val="00A41844"/>
    <w:rsid w:val="00A52FDA"/>
    <w:rsid w:val="00A647BB"/>
    <w:rsid w:val="00A6547C"/>
    <w:rsid w:val="00A812F3"/>
    <w:rsid w:val="00A91DD5"/>
    <w:rsid w:val="00A940A5"/>
    <w:rsid w:val="00A9532A"/>
    <w:rsid w:val="00AA0F4F"/>
    <w:rsid w:val="00AA16BE"/>
    <w:rsid w:val="00AA7AB1"/>
    <w:rsid w:val="00AB0BE1"/>
    <w:rsid w:val="00AD7856"/>
    <w:rsid w:val="00AE0DCA"/>
    <w:rsid w:val="00AE6F52"/>
    <w:rsid w:val="00AF6B6C"/>
    <w:rsid w:val="00AF7C03"/>
    <w:rsid w:val="00B008D1"/>
    <w:rsid w:val="00B04B12"/>
    <w:rsid w:val="00B05470"/>
    <w:rsid w:val="00B07DB6"/>
    <w:rsid w:val="00B07DD0"/>
    <w:rsid w:val="00B10ABA"/>
    <w:rsid w:val="00B10D78"/>
    <w:rsid w:val="00B300E8"/>
    <w:rsid w:val="00B36F89"/>
    <w:rsid w:val="00B40D7B"/>
    <w:rsid w:val="00B608F5"/>
    <w:rsid w:val="00B736AB"/>
    <w:rsid w:val="00B7799C"/>
    <w:rsid w:val="00B963D8"/>
    <w:rsid w:val="00BA0CCD"/>
    <w:rsid w:val="00BB5F75"/>
    <w:rsid w:val="00BC4BEC"/>
    <w:rsid w:val="00BC76C0"/>
    <w:rsid w:val="00BD213E"/>
    <w:rsid w:val="00BD5E80"/>
    <w:rsid w:val="00BF029E"/>
    <w:rsid w:val="00BF3068"/>
    <w:rsid w:val="00C041C7"/>
    <w:rsid w:val="00C15EF1"/>
    <w:rsid w:val="00C42476"/>
    <w:rsid w:val="00C5110B"/>
    <w:rsid w:val="00C53008"/>
    <w:rsid w:val="00C54DAD"/>
    <w:rsid w:val="00C942BF"/>
    <w:rsid w:val="00CA2015"/>
    <w:rsid w:val="00CB1268"/>
    <w:rsid w:val="00CC228B"/>
    <w:rsid w:val="00CD1B86"/>
    <w:rsid w:val="00CE261A"/>
    <w:rsid w:val="00CF083F"/>
    <w:rsid w:val="00CF39BB"/>
    <w:rsid w:val="00D03D8E"/>
    <w:rsid w:val="00D058D5"/>
    <w:rsid w:val="00D24994"/>
    <w:rsid w:val="00D438A5"/>
    <w:rsid w:val="00D52FD8"/>
    <w:rsid w:val="00D624C2"/>
    <w:rsid w:val="00D63E83"/>
    <w:rsid w:val="00D7114F"/>
    <w:rsid w:val="00D81617"/>
    <w:rsid w:val="00DA0680"/>
    <w:rsid w:val="00DB2199"/>
    <w:rsid w:val="00DB4F17"/>
    <w:rsid w:val="00DB76FD"/>
    <w:rsid w:val="00DC3DAC"/>
    <w:rsid w:val="00DC7DD7"/>
    <w:rsid w:val="00DD11F3"/>
    <w:rsid w:val="00DD42C3"/>
    <w:rsid w:val="00DF6139"/>
    <w:rsid w:val="00E10DDD"/>
    <w:rsid w:val="00E133E2"/>
    <w:rsid w:val="00E2256F"/>
    <w:rsid w:val="00E53C2C"/>
    <w:rsid w:val="00E575C7"/>
    <w:rsid w:val="00E604AF"/>
    <w:rsid w:val="00E60E3D"/>
    <w:rsid w:val="00EB3478"/>
    <w:rsid w:val="00EB4074"/>
    <w:rsid w:val="00EB433F"/>
    <w:rsid w:val="00ED3559"/>
    <w:rsid w:val="00EE20C9"/>
    <w:rsid w:val="00EF5A74"/>
    <w:rsid w:val="00EF7D59"/>
    <w:rsid w:val="00F43A91"/>
    <w:rsid w:val="00F44000"/>
    <w:rsid w:val="00F448E0"/>
    <w:rsid w:val="00F44C15"/>
    <w:rsid w:val="00F50698"/>
    <w:rsid w:val="00F54C3C"/>
    <w:rsid w:val="00F556F7"/>
    <w:rsid w:val="00F6041D"/>
    <w:rsid w:val="00F634FB"/>
    <w:rsid w:val="00F7459A"/>
    <w:rsid w:val="00F74696"/>
    <w:rsid w:val="00F8325C"/>
    <w:rsid w:val="00F85F50"/>
    <w:rsid w:val="00F92B73"/>
    <w:rsid w:val="00F94D3B"/>
    <w:rsid w:val="00FA2F84"/>
    <w:rsid w:val="00FB2DFE"/>
    <w:rsid w:val="00FC5FE5"/>
    <w:rsid w:val="00FD0386"/>
    <w:rsid w:val="00FD205B"/>
    <w:rsid w:val="00FE0835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A40FE"/>
  </w:style>
  <w:style w:type="paragraph" w:styleId="Footer">
    <w:name w:val="footer"/>
    <w:basedOn w:val="Normal"/>
    <w:link w:val="FooterChar"/>
    <w:uiPriority w:val="99"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A40FE"/>
  </w:style>
  <w:style w:type="table" w:styleId="TableGrid">
    <w:name w:val="Table Grid"/>
    <w:basedOn w:val="TableNormal"/>
    <w:uiPriority w:val="99"/>
    <w:rsid w:val="007A40F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0580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31</Pages>
  <Words>12109</Words>
  <Characters>-32766</Characters>
  <Application>Microsoft Office Outlook</Application>
  <DocSecurity>0</DocSecurity>
  <Lines>0</Lines>
  <Paragraphs>0</Paragraphs>
  <ScaleCrop>false</ScaleCrop>
  <Company>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Bozkurt;www.mebders.com</dc:creator>
  <cp:keywords/>
  <dc:description/>
  <cp:lastModifiedBy>user</cp:lastModifiedBy>
  <cp:revision>3</cp:revision>
  <dcterms:created xsi:type="dcterms:W3CDTF">2019-09-06T19:01:00Z</dcterms:created>
  <dcterms:modified xsi:type="dcterms:W3CDTF">2019-10-20T16:20:00Z</dcterms:modified>
</cp:coreProperties>
</file>