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251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tbl>
      <w:tblPr>
        <w:tblW w:w="1461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CD4251" w:rsidRPr="000F0696">
        <w:trPr>
          <w:cantSplit/>
          <w:trHeight w:val="1156"/>
        </w:trPr>
        <w:tc>
          <w:tcPr>
            <w:tcW w:w="549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ÖĞRENME –ÖĞRETME YÖNTEM VE TEKNİKLER</w:t>
            </w: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ATATÜRKÇÜLÜK</w:t>
            </w: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CD4251" w:rsidRPr="000F0696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6"/>
                <w:szCs w:val="16"/>
              </w:rPr>
              <w:t>EYLÜL :09.09.2019 --- 27.09.2019</w:t>
            </w: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8"/>
                <w:szCs w:val="18"/>
              </w:rPr>
              <w:t>1 HAFTA</w:t>
            </w:r>
          </w:p>
        </w:tc>
        <w:tc>
          <w:tcPr>
            <w:tcW w:w="583" w:type="dxa"/>
          </w:tcPr>
          <w:p w:rsidR="00CD4251" w:rsidRPr="003E7957" w:rsidRDefault="00CD4251" w:rsidP="003C592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6" w:type="dxa"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E7957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Mü.4.A.2. İstiklâl Marşı’nı doğru söylemeye özen gösterir.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12A50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Tartışma,</w:t>
            </w:r>
          </w:p>
          <w:p w:rsidR="00CD4251" w:rsidRPr="003E7957" w:rsidRDefault="00CD4251" w:rsidP="00312A50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Soru/cevap,</w:t>
            </w:r>
          </w:p>
          <w:p w:rsidR="00CD4251" w:rsidRPr="003E7957" w:rsidRDefault="00CD4251" w:rsidP="00312A50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Araştırma/inceleme, Oyunlaştırma,</w:t>
            </w:r>
          </w:p>
          <w:p w:rsidR="00CD4251" w:rsidRPr="003E7957" w:rsidRDefault="00CD4251" w:rsidP="00312A50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Gösterip yaptırma,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Ders kitabı</w:t>
            </w: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Bilgisayar</w:t>
            </w: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Projeksiyon</w:t>
            </w: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EBA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CD4251" w:rsidRPr="003E7957" w:rsidRDefault="00CD4251" w:rsidP="00312A50">
            <w:pPr>
              <w:rPr>
                <w:sz w:val="18"/>
                <w:szCs w:val="18"/>
              </w:rPr>
            </w:pPr>
          </w:p>
          <w:p w:rsidR="00CD4251" w:rsidRPr="003E7957" w:rsidRDefault="00CD4251" w:rsidP="00312A50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CD4251" w:rsidRPr="003E7957" w:rsidRDefault="00CD4251" w:rsidP="00312A50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CD4251" w:rsidRPr="003E7957" w:rsidRDefault="00CD4251" w:rsidP="003C5924">
            <w:pPr>
              <w:rPr>
                <w:color w:val="FF000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color w:val="FF0000"/>
                <w:sz w:val="18"/>
                <w:szCs w:val="18"/>
              </w:rPr>
            </w:pPr>
            <w:r w:rsidRPr="003E7957">
              <w:rPr>
                <w:color w:val="FF0000"/>
                <w:sz w:val="18"/>
                <w:szCs w:val="18"/>
              </w:rPr>
              <w:t>İlköğretim Haftası  Kutlamaları</w:t>
            </w:r>
          </w:p>
          <w:p w:rsidR="00CD4251" w:rsidRPr="003E7957" w:rsidRDefault="00CD4251" w:rsidP="003C5924">
            <w:pPr>
              <w:rPr>
                <w:color w:val="FF000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color w:val="FF000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color w:val="FF000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CD4251" w:rsidRPr="000F0696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8"/>
                <w:szCs w:val="18"/>
              </w:rPr>
              <w:t>2  HAFTA</w:t>
            </w:r>
          </w:p>
        </w:tc>
        <w:tc>
          <w:tcPr>
            <w:tcW w:w="583" w:type="dxa"/>
          </w:tcPr>
          <w:p w:rsidR="00CD4251" w:rsidRPr="003E7957" w:rsidRDefault="00CD4251" w:rsidP="003C592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6" w:type="dxa"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E7957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Mü.4.A.2. İstiklâl Marşı’nı doğru söylemeye özen gösterir.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</w:tr>
      <w:tr w:rsidR="00CD4251" w:rsidRPr="000F0696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8"/>
                <w:szCs w:val="18"/>
              </w:rPr>
              <w:t>3  HAFTA</w:t>
            </w:r>
          </w:p>
        </w:tc>
        <w:tc>
          <w:tcPr>
            <w:tcW w:w="583" w:type="dxa"/>
          </w:tcPr>
          <w:p w:rsidR="00CD4251" w:rsidRPr="003E7957" w:rsidRDefault="00CD4251" w:rsidP="003C592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6" w:type="dxa"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E7957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Mü.4.A.1. Birlikte söyleme kurallarına uyar.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</w:tr>
    </w:tbl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3F6F24" w:rsidRDefault="00CD4251">
      <w:pPr>
        <w:rPr>
          <w:color w:val="FF0000"/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tbl>
      <w:tblPr>
        <w:tblW w:w="1461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CD4251" w:rsidRPr="000F0696">
        <w:trPr>
          <w:cantSplit/>
          <w:trHeight w:val="1156"/>
        </w:trPr>
        <w:tc>
          <w:tcPr>
            <w:tcW w:w="549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ÖĞRENME –ÖĞRETME YÖNTEM VE TEKNİKLER</w:t>
            </w: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ATATÜRKÇÜLÜK</w:t>
            </w: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CD4251" w:rsidRPr="000F0696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6"/>
                <w:szCs w:val="16"/>
              </w:rPr>
              <w:t>EYLÜL -   EKİM  :</w:t>
            </w:r>
            <w:r w:rsidRPr="003E7957">
              <w:rPr>
                <w:b/>
                <w:bCs/>
                <w:sz w:val="18"/>
                <w:szCs w:val="18"/>
              </w:rPr>
              <w:t>30.09.2019 --- 18.10.2019</w:t>
            </w: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8"/>
                <w:szCs w:val="18"/>
              </w:rPr>
              <w:t>4   HAFTA</w:t>
            </w:r>
          </w:p>
        </w:tc>
        <w:tc>
          <w:tcPr>
            <w:tcW w:w="583" w:type="dxa"/>
          </w:tcPr>
          <w:p w:rsidR="00CD4251" w:rsidRPr="003E7957" w:rsidRDefault="00CD4251" w:rsidP="003C592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6" w:type="dxa"/>
          </w:tcPr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E7957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Mü.4.B.1. Temel müzik yazı ve ögelerini tanır.</w:t>
            </w: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Tartışma,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Soru/cevap,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Araştırma/inceleme, Oyunlaştırma,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Gösterip yaptırma,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Ders kitabı</w:t>
            </w: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Bilgisayar</w:t>
            </w: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Projeksiyon</w:t>
            </w: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EBA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CD4251" w:rsidRPr="003E7957" w:rsidRDefault="00CD4251" w:rsidP="003C5924">
            <w:pPr>
              <w:rPr>
                <w:color w:val="FF000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color w:val="FF000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color w:val="FF000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CD4251" w:rsidRPr="000F0696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8"/>
                <w:szCs w:val="18"/>
              </w:rPr>
              <w:t>5  HAFTA</w:t>
            </w:r>
          </w:p>
        </w:tc>
        <w:tc>
          <w:tcPr>
            <w:tcW w:w="583" w:type="dxa"/>
          </w:tcPr>
          <w:p w:rsidR="00CD4251" w:rsidRPr="003E7957" w:rsidRDefault="00CD4251" w:rsidP="003C592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6" w:type="dxa"/>
          </w:tcPr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E7957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Mü.4.B.2. Müzikteki ses yüksekliklerini grafikle gösterir.</w:t>
            </w: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</w:tr>
      <w:tr w:rsidR="00CD4251" w:rsidRPr="000F0696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8"/>
                <w:szCs w:val="18"/>
              </w:rPr>
              <w:t>6 HAFTA</w:t>
            </w:r>
          </w:p>
        </w:tc>
        <w:tc>
          <w:tcPr>
            <w:tcW w:w="583" w:type="dxa"/>
          </w:tcPr>
          <w:p w:rsidR="00CD4251" w:rsidRPr="003E7957" w:rsidRDefault="00CD4251" w:rsidP="003C592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6" w:type="dxa"/>
          </w:tcPr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E7957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Mü.4.B.4. Öğrendiği seslerin temel özelliklerini ayırt eder.</w:t>
            </w: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</w:tr>
    </w:tbl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tbl>
      <w:tblPr>
        <w:tblW w:w="1461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CD4251" w:rsidRPr="000F0696">
        <w:trPr>
          <w:cantSplit/>
          <w:trHeight w:val="1156"/>
        </w:trPr>
        <w:tc>
          <w:tcPr>
            <w:tcW w:w="549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ÖĞRENME –ÖĞRETME YÖNTEM VE TEKNİKLER</w:t>
            </w: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ATATÜRKÇÜLÜK</w:t>
            </w: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CD4251" w:rsidRPr="000F0696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6"/>
                <w:szCs w:val="16"/>
              </w:rPr>
              <w:t xml:space="preserve">            EKİM – KASIM  :  21.10.2019 --- 15.11.2019</w:t>
            </w: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8"/>
                <w:szCs w:val="18"/>
              </w:rPr>
              <w:t>7   HAFTA</w:t>
            </w:r>
          </w:p>
        </w:tc>
        <w:tc>
          <w:tcPr>
            <w:tcW w:w="583" w:type="dxa"/>
          </w:tcPr>
          <w:p w:rsidR="00CD4251" w:rsidRPr="003E7957" w:rsidRDefault="00CD4251" w:rsidP="003C592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6" w:type="dxa"/>
          </w:tcPr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E7957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Mü.4.B.5. Dinlediği müziklerdeki gürlük değişikliklerini fark eder.</w:t>
            </w: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Tartışma,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Soru/cevap,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Araştırma/inceleme, Oyunlaştırma,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Gösterip yaptırma,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Ders kitabı</w:t>
            </w: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Bilgisayar</w:t>
            </w: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Projeksiyon</w:t>
            </w: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EBA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CD4251" w:rsidRPr="003E7957" w:rsidRDefault="00CD4251" w:rsidP="003C5924">
            <w:pPr>
              <w:rPr>
                <w:color w:val="FF000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color w:val="FF000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color w:val="FF000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CD4251" w:rsidRPr="000F0696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8"/>
                <w:szCs w:val="18"/>
              </w:rPr>
              <w:t>8  HAFTA</w:t>
            </w:r>
          </w:p>
        </w:tc>
        <w:tc>
          <w:tcPr>
            <w:tcW w:w="583" w:type="dxa"/>
          </w:tcPr>
          <w:p w:rsidR="00CD4251" w:rsidRPr="003E7957" w:rsidRDefault="00CD4251" w:rsidP="003C592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6" w:type="dxa"/>
          </w:tcPr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E7957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Mü.4.B.6. Temel müzik yazı ve ögelerini (yükseklik, süre, hız, gürlük) bilişim destekli müzik teknolojilerini</w:t>
            </w: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E7957">
              <w:rPr>
                <w:b/>
                <w:bCs/>
                <w:color w:val="000000"/>
                <w:sz w:val="18"/>
                <w:szCs w:val="18"/>
                <w:lang w:eastAsia="en-US"/>
              </w:rPr>
              <w:t>kullanarak ayırt eder.</w:t>
            </w: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</w:tr>
      <w:tr w:rsidR="00CD4251" w:rsidRPr="000F0696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8"/>
                <w:szCs w:val="18"/>
              </w:rPr>
              <w:t>9ve 10 . HAFTA</w:t>
            </w:r>
          </w:p>
        </w:tc>
        <w:tc>
          <w:tcPr>
            <w:tcW w:w="583" w:type="dxa"/>
          </w:tcPr>
          <w:p w:rsidR="00CD4251" w:rsidRPr="003E7957" w:rsidRDefault="00CD4251" w:rsidP="003C592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6" w:type="dxa"/>
          </w:tcPr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E7957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Mü.4.B.3. Şarkı, türkü ve oyun müziklerinde hız değişikliklerini fark eder.</w:t>
            </w: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E7957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Mü.4.A.3. Farklı ritmik yapıdaki ezgileri seslendirir.</w:t>
            </w: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</w:tr>
    </w:tbl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7C78E3" w:rsidRDefault="00CD4251">
      <w:pPr>
        <w:rPr>
          <w:b/>
          <w:bCs/>
          <w:color w:val="C00000"/>
          <w:sz w:val="18"/>
          <w:szCs w:val="18"/>
        </w:rPr>
      </w:pPr>
      <w:r w:rsidRPr="007C78E3">
        <w:rPr>
          <w:b/>
          <w:bCs/>
          <w:color w:val="C00000"/>
          <w:sz w:val="18"/>
          <w:szCs w:val="18"/>
        </w:rPr>
        <w:t>1.ARA  TATİLİ  :  18 --- 22 KASIM 2019</w:t>
      </w:r>
    </w:p>
    <w:p w:rsidR="00CD4251" w:rsidRPr="007C78E3" w:rsidRDefault="00CD4251">
      <w:pPr>
        <w:rPr>
          <w:b/>
          <w:bCs/>
          <w:color w:val="C00000"/>
          <w:sz w:val="18"/>
          <w:szCs w:val="18"/>
        </w:rPr>
      </w:pPr>
    </w:p>
    <w:p w:rsidR="00CD4251" w:rsidRPr="007C78E3" w:rsidRDefault="00CD4251">
      <w:pPr>
        <w:rPr>
          <w:b/>
          <w:bCs/>
          <w:color w:val="C00000"/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Default="00CD4251">
      <w:pPr>
        <w:rPr>
          <w:sz w:val="18"/>
          <w:szCs w:val="18"/>
        </w:rPr>
      </w:pPr>
    </w:p>
    <w:p w:rsidR="00CD4251" w:rsidRDefault="00CD4251">
      <w:pPr>
        <w:rPr>
          <w:sz w:val="18"/>
          <w:szCs w:val="18"/>
        </w:rPr>
      </w:pPr>
    </w:p>
    <w:p w:rsidR="00CD4251" w:rsidRPr="003C5924" w:rsidRDefault="00CD4251">
      <w:pPr>
        <w:rPr>
          <w:color w:val="FF0000"/>
          <w:sz w:val="18"/>
          <w:szCs w:val="18"/>
        </w:rPr>
      </w:pPr>
    </w:p>
    <w:tbl>
      <w:tblPr>
        <w:tblW w:w="1461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CD4251" w:rsidRPr="000F0696">
        <w:trPr>
          <w:cantSplit/>
          <w:trHeight w:val="1156"/>
        </w:trPr>
        <w:tc>
          <w:tcPr>
            <w:tcW w:w="549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ÖĞRENME –ÖĞRETME YÖNTEM VE TEKNİKLER</w:t>
            </w: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ATATÜRKÇÜLÜK</w:t>
            </w: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CD4251" w:rsidRPr="000F0696">
        <w:trPr>
          <w:cantSplit/>
          <w:trHeight w:val="2606"/>
        </w:trPr>
        <w:tc>
          <w:tcPr>
            <w:tcW w:w="549" w:type="dxa"/>
            <w:vMerge w:val="restart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6"/>
                <w:szCs w:val="16"/>
              </w:rPr>
              <w:t xml:space="preserve">            KASIM – ARALIK : 25.11.2019 --- 06.12.2019</w:t>
            </w: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8"/>
                <w:szCs w:val="18"/>
              </w:rPr>
              <w:t>11  HAFTA</w:t>
            </w:r>
          </w:p>
        </w:tc>
        <w:tc>
          <w:tcPr>
            <w:tcW w:w="583" w:type="dxa"/>
          </w:tcPr>
          <w:p w:rsidR="00CD4251" w:rsidRPr="003E7957" w:rsidRDefault="00CD4251" w:rsidP="003C592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6" w:type="dxa"/>
          </w:tcPr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E7957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Mü.4.C.1. Dinlediği müziklerle ilgili duygu ve düşüncelerini ifade eder.</w:t>
            </w: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Tartışma,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Soru/cevap,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Araştırma/inceleme, Oyunlaştırma,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Gösterip yaptırma,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Ders kitabı</w:t>
            </w: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Bilgisayar</w:t>
            </w: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Projeksiyon</w:t>
            </w: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EBA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CD4251" w:rsidRPr="003E7957" w:rsidRDefault="00CD4251" w:rsidP="003C5924">
            <w:pPr>
              <w:rPr>
                <w:color w:val="FF000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color w:val="FF000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color w:val="FF000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CD4251" w:rsidRPr="000F0696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8"/>
                <w:szCs w:val="18"/>
              </w:rPr>
              <w:t>12   HAFTA</w:t>
            </w:r>
          </w:p>
        </w:tc>
        <w:tc>
          <w:tcPr>
            <w:tcW w:w="583" w:type="dxa"/>
          </w:tcPr>
          <w:p w:rsidR="00CD4251" w:rsidRPr="003E7957" w:rsidRDefault="00CD4251" w:rsidP="003C592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6" w:type="dxa"/>
          </w:tcPr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E7957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Mü.4.C.2. Müziklere kendi oluşturduğu ritim kalıpları ile eşlik eder.</w:t>
            </w: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</w:tr>
    </w:tbl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Default="00CD4251" w:rsidP="003C5924">
      <w:pPr>
        <w:rPr>
          <w:sz w:val="18"/>
          <w:szCs w:val="18"/>
        </w:rPr>
      </w:pPr>
    </w:p>
    <w:p w:rsidR="00CD4251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tbl>
      <w:tblPr>
        <w:tblW w:w="1461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CD4251" w:rsidRPr="000F0696">
        <w:trPr>
          <w:cantSplit/>
          <w:trHeight w:val="1156"/>
        </w:trPr>
        <w:tc>
          <w:tcPr>
            <w:tcW w:w="549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ÖĞRENME –ÖĞRETME YÖNTEM VE TEKNİKLER</w:t>
            </w: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ATATÜRKÇÜLÜK</w:t>
            </w: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CD4251" w:rsidRPr="000F0696">
        <w:trPr>
          <w:cantSplit/>
          <w:trHeight w:val="1244"/>
        </w:trPr>
        <w:tc>
          <w:tcPr>
            <w:tcW w:w="549" w:type="dxa"/>
            <w:vMerge w:val="restart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6"/>
                <w:szCs w:val="16"/>
              </w:rPr>
              <w:t>ARALIK : 09.12.2019 --- 27.12.2019</w:t>
            </w: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8"/>
                <w:szCs w:val="18"/>
              </w:rPr>
              <w:t>13   HAFTA</w:t>
            </w:r>
          </w:p>
        </w:tc>
        <w:tc>
          <w:tcPr>
            <w:tcW w:w="583" w:type="dxa"/>
          </w:tcPr>
          <w:p w:rsidR="00CD4251" w:rsidRPr="003E7957" w:rsidRDefault="00CD4251" w:rsidP="003C592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6" w:type="dxa"/>
          </w:tcPr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E7957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Mü.4.C.3. Kendi oluşturduğu ezgileri seslendirir.</w:t>
            </w: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Tartışma,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Soru/cevap,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Araştırma/inceleme, Oyunlaştırma,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Gösterip yaptırma,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Ders kitabı</w:t>
            </w: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Bilgisayar</w:t>
            </w: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Projeksiyon</w:t>
            </w: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EBA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CD4251" w:rsidRPr="003E7957" w:rsidRDefault="00CD4251" w:rsidP="003C5924">
            <w:pPr>
              <w:rPr>
                <w:color w:val="FF000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color w:val="FF000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color w:val="FF000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CD4251" w:rsidRPr="000F0696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8"/>
                <w:szCs w:val="18"/>
              </w:rPr>
              <w:t>14  HAFTA</w:t>
            </w:r>
          </w:p>
        </w:tc>
        <w:tc>
          <w:tcPr>
            <w:tcW w:w="583" w:type="dxa"/>
          </w:tcPr>
          <w:p w:rsidR="00CD4251" w:rsidRPr="003E7957" w:rsidRDefault="00CD4251" w:rsidP="003C592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6" w:type="dxa"/>
          </w:tcPr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3E7957">
              <w:rPr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.</w:t>
            </w: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E7957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Mü.4.C.4. Farklı ritmik yapıdaki ezgilere uygun hareket eder.</w:t>
            </w: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</w:tr>
      <w:tr w:rsidR="00CD4251" w:rsidRPr="000F0696">
        <w:trPr>
          <w:cantSplit/>
          <w:trHeight w:val="2499"/>
        </w:trPr>
        <w:tc>
          <w:tcPr>
            <w:tcW w:w="549" w:type="dxa"/>
            <w:vMerge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8"/>
                <w:szCs w:val="18"/>
              </w:rPr>
              <w:t>15   HAFTA</w:t>
            </w:r>
          </w:p>
        </w:tc>
        <w:tc>
          <w:tcPr>
            <w:tcW w:w="583" w:type="dxa"/>
          </w:tcPr>
          <w:p w:rsidR="00CD4251" w:rsidRPr="003E7957" w:rsidRDefault="00CD4251" w:rsidP="003C592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6" w:type="dxa"/>
          </w:tcPr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E7957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Mü.4.C.5. Müziklerde aynı ve farklı ezgi cümlelerini dansa dönüştürür.</w:t>
            </w: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</w:tr>
    </w:tbl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Default="00CD4251" w:rsidP="003C5924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tbl>
      <w:tblPr>
        <w:tblW w:w="1461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CD4251" w:rsidRPr="000F0696">
        <w:trPr>
          <w:cantSplit/>
          <w:trHeight w:val="1156"/>
        </w:trPr>
        <w:tc>
          <w:tcPr>
            <w:tcW w:w="549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ÖĞRENME –ÖĞRETME YÖNTEM VE TEKNİKLER</w:t>
            </w: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ATATÜRKÇÜLÜK</w:t>
            </w: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CD4251" w:rsidRPr="000F0696">
        <w:trPr>
          <w:cantSplit/>
          <w:trHeight w:val="1367"/>
        </w:trPr>
        <w:tc>
          <w:tcPr>
            <w:tcW w:w="549" w:type="dxa"/>
            <w:vMerge w:val="restart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6"/>
                <w:szCs w:val="16"/>
              </w:rPr>
              <w:t xml:space="preserve">ARALIK -OCAK : </w:t>
            </w:r>
            <w:r w:rsidRPr="003E7957">
              <w:rPr>
                <w:b/>
                <w:bCs/>
                <w:sz w:val="18"/>
                <w:szCs w:val="18"/>
              </w:rPr>
              <w:t xml:space="preserve"> 30.12.2019 --- 17.01.2020</w:t>
            </w: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8"/>
                <w:szCs w:val="18"/>
              </w:rPr>
              <w:t>16   HAFTA</w:t>
            </w:r>
          </w:p>
        </w:tc>
        <w:tc>
          <w:tcPr>
            <w:tcW w:w="583" w:type="dxa"/>
          </w:tcPr>
          <w:p w:rsidR="00CD4251" w:rsidRPr="003E7957" w:rsidRDefault="00CD4251" w:rsidP="003C592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6" w:type="dxa"/>
          </w:tcPr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E7957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Mü.4.C.4. Farklı ritmik yapıdaki ezgilere uygun hareket eder.</w:t>
            </w: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Tartışma,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Soru/cevap,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Araştırma/inceleme, Oyunlaştırma,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Gösterip yaptırma,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Ders kitabı</w:t>
            </w: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Bilgisayar</w:t>
            </w: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Projeksiyon</w:t>
            </w: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EBA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CD4251" w:rsidRPr="003E7957" w:rsidRDefault="00CD4251" w:rsidP="003C5924">
            <w:pPr>
              <w:rPr>
                <w:color w:val="FF000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color w:val="FF000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color w:val="FF000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CD4251" w:rsidRPr="000F0696">
        <w:trPr>
          <w:cantSplit/>
          <w:trHeight w:val="1610"/>
        </w:trPr>
        <w:tc>
          <w:tcPr>
            <w:tcW w:w="549" w:type="dxa"/>
            <w:vMerge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8"/>
                <w:szCs w:val="18"/>
              </w:rPr>
              <w:t>17.   HAFTA</w:t>
            </w:r>
          </w:p>
        </w:tc>
        <w:tc>
          <w:tcPr>
            <w:tcW w:w="583" w:type="dxa"/>
          </w:tcPr>
          <w:p w:rsidR="00CD4251" w:rsidRPr="003E7957" w:rsidRDefault="00CD4251" w:rsidP="003C592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6" w:type="dxa"/>
          </w:tcPr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E7957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Mü.4.C.5. Müziklerde aynı ve farklı ezgi cümlelerini dansa dönüştürür.</w:t>
            </w: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3E7957">
              <w:rPr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.</w:t>
            </w: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</w:tr>
      <w:tr w:rsidR="00CD4251" w:rsidRPr="000F0696">
        <w:trPr>
          <w:cantSplit/>
          <w:trHeight w:val="1254"/>
        </w:trPr>
        <w:tc>
          <w:tcPr>
            <w:tcW w:w="549" w:type="dxa"/>
            <w:vMerge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8"/>
                <w:szCs w:val="18"/>
              </w:rPr>
              <w:t>18   HAFTA</w:t>
            </w:r>
          </w:p>
        </w:tc>
        <w:tc>
          <w:tcPr>
            <w:tcW w:w="583" w:type="dxa"/>
          </w:tcPr>
          <w:p w:rsidR="00CD4251" w:rsidRPr="003E7957" w:rsidRDefault="00CD4251" w:rsidP="003C592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6" w:type="dxa"/>
          </w:tcPr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E7957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Mü.4.A.5. Müzik çalışmalarını sergiler.</w:t>
            </w: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</w:tr>
    </w:tbl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7C78E3" w:rsidRDefault="00CD4251" w:rsidP="00253282">
      <w:pPr>
        <w:jc w:val="center"/>
        <w:rPr>
          <w:b/>
          <w:bCs/>
          <w:color w:val="C00000"/>
          <w:sz w:val="18"/>
          <w:szCs w:val="18"/>
        </w:rPr>
      </w:pPr>
      <w:r w:rsidRPr="007C78E3">
        <w:rPr>
          <w:b/>
          <w:bCs/>
          <w:color w:val="C00000"/>
          <w:sz w:val="18"/>
          <w:szCs w:val="18"/>
        </w:rPr>
        <w:t>YARIYIL   TATİLİ : 20 --- 31  OCAK 2020</w:t>
      </w:r>
    </w:p>
    <w:p w:rsidR="00CD4251" w:rsidRPr="007C78E3" w:rsidRDefault="00CD4251">
      <w:pPr>
        <w:rPr>
          <w:b/>
          <w:bCs/>
          <w:color w:val="C00000"/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Default="00CD4251" w:rsidP="003C5924">
      <w:pPr>
        <w:rPr>
          <w:sz w:val="18"/>
          <w:szCs w:val="18"/>
        </w:rPr>
      </w:pPr>
    </w:p>
    <w:p w:rsidR="00CD4251" w:rsidRDefault="00CD4251" w:rsidP="003C5924">
      <w:pPr>
        <w:rPr>
          <w:sz w:val="18"/>
          <w:szCs w:val="18"/>
        </w:rPr>
      </w:pPr>
    </w:p>
    <w:p w:rsidR="00CD4251" w:rsidRDefault="00CD4251" w:rsidP="003C5924">
      <w:pPr>
        <w:rPr>
          <w:sz w:val="18"/>
          <w:szCs w:val="18"/>
        </w:rPr>
      </w:pPr>
    </w:p>
    <w:p w:rsidR="00CD4251" w:rsidRDefault="00CD4251" w:rsidP="003C5924">
      <w:pPr>
        <w:rPr>
          <w:sz w:val="18"/>
          <w:szCs w:val="18"/>
        </w:rPr>
      </w:pPr>
    </w:p>
    <w:p w:rsidR="00CD4251" w:rsidRPr="007C78E3" w:rsidRDefault="00CD4251">
      <w:pPr>
        <w:rPr>
          <w:b/>
          <w:bCs/>
          <w:color w:val="C00000"/>
          <w:sz w:val="18"/>
          <w:szCs w:val="18"/>
        </w:rPr>
      </w:pPr>
      <w:r w:rsidRPr="007C78E3">
        <w:rPr>
          <w:b/>
          <w:bCs/>
          <w:color w:val="C00000"/>
          <w:sz w:val="18"/>
          <w:szCs w:val="18"/>
        </w:rPr>
        <w:t>2.DÖNEM</w:t>
      </w:r>
    </w:p>
    <w:p w:rsidR="00CD4251" w:rsidRPr="000F0696" w:rsidRDefault="00CD4251">
      <w:pPr>
        <w:rPr>
          <w:sz w:val="18"/>
          <w:szCs w:val="18"/>
        </w:rPr>
      </w:pPr>
    </w:p>
    <w:tbl>
      <w:tblPr>
        <w:tblW w:w="1461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CD4251" w:rsidRPr="000F0696">
        <w:trPr>
          <w:cantSplit/>
          <w:trHeight w:val="1156"/>
        </w:trPr>
        <w:tc>
          <w:tcPr>
            <w:tcW w:w="549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ÖĞRENME –ÖĞRETME YÖNTEM VE TEKNİKLER</w:t>
            </w: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ATATÜRKÇÜLÜK</w:t>
            </w: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CD4251" w:rsidRPr="000F0696">
        <w:trPr>
          <w:cantSplit/>
          <w:trHeight w:val="1225"/>
        </w:trPr>
        <w:tc>
          <w:tcPr>
            <w:tcW w:w="549" w:type="dxa"/>
            <w:vMerge w:val="restart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6"/>
                <w:szCs w:val="16"/>
              </w:rPr>
              <w:t>ŞUBAT :</w:t>
            </w:r>
            <w:r w:rsidRPr="003E7957">
              <w:rPr>
                <w:b/>
                <w:bCs/>
                <w:sz w:val="18"/>
                <w:szCs w:val="18"/>
              </w:rPr>
              <w:t xml:space="preserve"> 03.02.2020 --- 21.02.2020</w:t>
            </w: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8"/>
                <w:szCs w:val="18"/>
              </w:rPr>
              <w:t>19   HAFTA</w:t>
            </w:r>
          </w:p>
        </w:tc>
        <w:tc>
          <w:tcPr>
            <w:tcW w:w="583" w:type="dxa"/>
          </w:tcPr>
          <w:p w:rsidR="00CD4251" w:rsidRPr="003E7957" w:rsidRDefault="00CD4251" w:rsidP="003C592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6" w:type="dxa"/>
          </w:tcPr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E7957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Mü.4.D.1. Müzik arşivi oluşturmanın önemini fark eder.</w:t>
            </w: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Tartışma,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Soru/cevap,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Araştırma/inceleme, Oyunlaştırma,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Gösterip yaptırma,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Ders kitabı</w:t>
            </w: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Bilgisayar</w:t>
            </w: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Projeksiyon</w:t>
            </w: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EBA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CD4251" w:rsidRPr="003E7957" w:rsidRDefault="00CD4251" w:rsidP="003C5924">
            <w:pPr>
              <w:rPr>
                <w:color w:val="FF000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color w:val="FF000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color w:val="FF000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CD4251" w:rsidRPr="000F0696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8"/>
                <w:szCs w:val="18"/>
              </w:rPr>
              <w:t>20  HAFTA</w:t>
            </w:r>
          </w:p>
        </w:tc>
        <w:tc>
          <w:tcPr>
            <w:tcW w:w="583" w:type="dxa"/>
          </w:tcPr>
          <w:p w:rsidR="00CD4251" w:rsidRPr="003E7957" w:rsidRDefault="00CD4251" w:rsidP="003C592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6" w:type="dxa"/>
          </w:tcPr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E7957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Mü.4.D.2. Sınıfça ortak müzik arşivi oluşturur.</w:t>
            </w: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</w:tr>
      <w:tr w:rsidR="00CD4251" w:rsidRPr="000F0696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8"/>
                <w:szCs w:val="18"/>
              </w:rPr>
              <w:t>21  HAFTA</w:t>
            </w:r>
          </w:p>
        </w:tc>
        <w:tc>
          <w:tcPr>
            <w:tcW w:w="583" w:type="dxa"/>
          </w:tcPr>
          <w:p w:rsidR="00CD4251" w:rsidRPr="003E7957" w:rsidRDefault="00CD4251" w:rsidP="003C592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6" w:type="dxa"/>
          </w:tcPr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E7957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Mü.4.D.3. Farklı türlerdeki müzikleri dinleyerek müzik kültürünü geliştirir.</w:t>
            </w: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</w:tr>
    </w:tbl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tbl>
      <w:tblPr>
        <w:tblW w:w="1461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CD4251" w:rsidRPr="000F0696">
        <w:trPr>
          <w:cantSplit/>
          <w:trHeight w:val="1156"/>
        </w:trPr>
        <w:tc>
          <w:tcPr>
            <w:tcW w:w="549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ÖĞRENME –ÖĞRETME YÖNTEM VE TEKNİKLER</w:t>
            </w: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ATATÜRKÇÜLÜK</w:t>
            </w: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CD4251" w:rsidRPr="000F0696">
        <w:trPr>
          <w:cantSplit/>
          <w:trHeight w:val="1225"/>
        </w:trPr>
        <w:tc>
          <w:tcPr>
            <w:tcW w:w="549" w:type="dxa"/>
            <w:vMerge w:val="restart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6"/>
                <w:szCs w:val="16"/>
              </w:rPr>
              <w:t xml:space="preserve">               ŞUBAT --  MART  :  24.02.2020 --- 13.03.2020</w:t>
            </w: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8"/>
                <w:szCs w:val="18"/>
              </w:rPr>
              <w:t>22   HAFTA</w:t>
            </w:r>
          </w:p>
        </w:tc>
        <w:tc>
          <w:tcPr>
            <w:tcW w:w="583" w:type="dxa"/>
          </w:tcPr>
          <w:p w:rsidR="00CD4251" w:rsidRPr="003E7957" w:rsidRDefault="00CD4251" w:rsidP="003C592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6" w:type="dxa"/>
          </w:tcPr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E7957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Mü.4.D.1. Müzik arşivi oluşturmanın önemini fark eder.</w:t>
            </w: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Tartışma,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Soru/cevap,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Araştırma/inceleme, Oyunlaştırma,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Gösterip yaptırma,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Ders kitabı</w:t>
            </w: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Bilgisayar</w:t>
            </w: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Projeksiyon</w:t>
            </w: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EBA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CD4251" w:rsidRPr="003E7957" w:rsidRDefault="00CD4251" w:rsidP="003C5924">
            <w:pPr>
              <w:rPr>
                <w:color w:val="FF000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color w:val="FF000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color w:val="FF000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CD4251" w:rsidRPr="000F0696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8"/>
                <w:szCs w:val="18"/>
              </w:rPr>
              <w:t>23  HAFTA</w:t>
            </w:r>
          </w:p>
        </w:tc>
        <w:tc>
          <w:tcPr>
            <w:tcW w:w="583" w:type="dxa"/>
          </w:tcPr>
          <w:p w:rsidR="00CD4251" w:rsidRPr="003E7957" w:rsidRDefault="00CD4251" w:rsidP="003C592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6" w:type="dxa"/>
          </w:tcPr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E7957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Mü.4.D.2. Sınıfça ortak müzik arşivi oluşturur.</w:t>
            </w: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</w:tr>
      <w:tr w:rsidR="00CD4251" w:rsidRPr="000F0696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8"/>
                <w:szCs w:val="18"/>
              </w:rPr>
              <w:t>24  HAFTA</w:t>
            </w:r>
          </w:p>
        </w:tc>
        <w:tc>
          <w:tcPr>
            <w:tcW w:w="583" w:type="dxa"/>
          </w:tcPr>
          <w:p w:rsidR="00CD4251" w:rsidRPr="003E7957" w:rsidRDefault="00CD4251" w:rsidP="003C592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6" w:type="dxa"/>
          </w:tcPr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E7957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Mü.4.D.3. Farklı türlerdeki müzikleri dinleyerek müzik kültürünü geliştirir.</w:t>
            </w: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</w:tr>
    </w:tbl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tbl>
      <w:tblPr>
        <w:tblW w:w="1461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CD4251" w:rsidRPr="000F0696">
        <w:trPr>
          <w:cantSplit/>
          <w:trHeight w:val="1156"/>
        </w:trPr>
        <w:tc>
          <w:tcPr>
            <w:tcW w:w="549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ÖĞRENME –ÖĞRETME YÖNTEM VE TEKNİKLER</w:t>
            </w: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ATATÜRKÇÜLÜK</w:t>
            </w: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CD4251" w:rsidRPr="000F0696">
        <w:trPr>
          <w:cantSplit/>
          <w:trHeight w:val="1225"/>
        </w:trPr>
        <w:tc>
          <w:tcPr>
            <w:tcW w:w="549" w:type="dxa"/>
            <w:vMerge w:val="restart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6"/>
                <w:szCs w:val="16"/>
              </w:rPr>
              <w:t>MART  -  NİSAN :  16.03.2020 --- 03.04.2020</w:t>
            </w: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8"/>
                <w:szCs w:val="18"/>
              </w:rPr>
              <w:t>25   HAFTA</w:t>
            </w:r>
          </w:p>
        </w:tc>
        <w:tc>
          <w:tcPr>
            <w:tcW w:w="583" w:type="dxa"/>
          </w:tcPr>
          <w:p w:rsidR="00CD4251" w:rsidRPr="003E7957" w:rsidRDefault="00CD4251" w:rsidP="003C592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6" w:type="dxa"/>
          </w:tcPr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E7957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Mü.4.D.1. Müzik arşivi oluşturmanın önemini fark eder.</w:t>
            </w: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Tartışma,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Soru/cevap,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Araştırma/inceleme, Oyunlaştırma,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Gösterip yaptırma,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Ders kitabı</w:t>
            </w: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Bilgisayar</w:t>
            </w: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Projeksiyon</w:t>
            </w: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EBA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CD4251" w:rsidRPr="003E7957" w:rsidRDefault="00CD4251" w:rsidP="003C5924">
            <w:pPr>
              <w:rPr>
                <w:color w:val="FF000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color w:val="FF000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color w:val="FF000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CD4251" w:rsidRPr="000F0696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8"/>
                <w:szCs w:val="18"/>
              </w:rPr>
              <w:t>26  HAFTA</w:t>
            </w:r>
          </w:p>
        </w:tc>
        <w:tc>
          <w:tcPr>
            <w:tcW w:w="583" w:type="dxa"/>
          </w:tcPr>
          <w:p w:rsidR="00CD4251" w:rsidRPr="003E7957" w:rsidRDefault="00CD4251" w:rsidP="003C592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6" w:type="dxa"/>
          </w:tcPr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E7957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Mü.4.D.2. Sınıfça ortak müzik arşivi oluşturur.</w:t>
            </w: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</w:tr>
      <w:tr w:rsidR="00CD4251" w:rsidRPr="000F0696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8"/>
                <w:szCs w:val="18"/>
              </w:rPr>
              <w:t>27  HAFTA</w:t>
            </w:r>
          </w:p>
        </w:tc>
        <w:tc>
          <w:tcPr>
            <w:tcW w:w="583" w:type="dxa"/>
          </w:tcPr>
          <w:p w:rsidR="00CD4251" w:rsidRPr="003E7957" w:rsidRDefault="00CD4251" w:rsidP="003C592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6" w:type="dxa"/>
          </w:tcPr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E7957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Mü.4.D.3. Farklı türlerdeki müzikleri dinleyerek müzik kültürünü geliştirir.</w:t>
            </w: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</w:tr>
    </w:tbl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7C78E3" w:rsidRDefault="00CD4251" w:rsidP="00253282">
      <w:pPr>
        <w:jc w:val="center"/>
        <w:rPr>
          <w:b/>
          <w:bCs/>
          <w:color w:val="C00000"/>
          <w:sz w:val="18"/>
          <w:szCs w:val="18"/>
        </w:rPr>
      </w:pPr>
      <w:r w:rsidRPr="007C78E3">
        <w:rPr>
          <w:b/>
          <w:bCs/>
          <w:color w:val="C00000"/>
          <w:sz w:val="18"/>
          <w:szCs w:val="18"/>
        </w:rPr>
        <w:t>2.ARA  TATİLİ : 06 – 10 NİSAN 2020</w:t>
      </w:r>
    </w:p>
    <w:p w:rsidR="00CD4251" w:rsidRPr="007C78E3" w:rsidRDefault="00CD4251">
      <w:pPr>
        <w:rPr>
          <w:b/>
          <w:bCs/>
          <w:color w:val="C00000"/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tbl>
      <w:tblPr>
        <w:tblW w:w="1461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CD4251" w:rsidRPr="000F0696">
        <w:trPr>
          <w:cantSplit/>
          <w:trHeight w:val="1156"/>
        </w:trPr>
        <w:tc>
          <w:tcPr>
            <w:tcW w:w="549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ÖĞRENME –ÖĞRETME YÖNTEM VE TEKNİKLER</w:t>
            </w: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ATATÜRKÇÜLÜK</w:t>
            </w: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CD4251" w:rsidRPr="000F0696">
        <w:trPr>
          <w:cantSplit/>
          <w:trHeight w:val="1225"/>
        </w:trPr>
        <w:tc>
          <w:tcPr>
            <w:tcW w:w="549" w:type="dxa"/>
            <w:vMerge w:val="restart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6"/>
                <w:szCs w:val="16"/>
              </w:rPr>
              <w:t>NİSAN :</w:t>
            </w:r>
            <w:r w:rsidRPr="003E7957">
              <w:rPr>
                <w:b/>
                <w:bCs/>
                <w:sz w:val="18"/>
                <w:szCs w:val="18"/>
              </w:rPr>
              <w:t>13.04.2020 --- 30.04.2020</w:t>
            </w: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8"/>
                <w:szCs w:val="18"/>
              </w:rPr>
              <w:t>28   HAFTA</w:t>
            </w:r>
          </w:p>
        </w:tc>
        <w:tc>
          <w:tcPr>
            <w:tcW w:w="583" w:type="dxa"/>
          </w:tcPr>
          <w:p w:rsidR="00CD4251" w:rsidRPr="003E7957" w:rsidRDefault="00CD4251" w:rsidP="003C592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6" w:type="dxa"/>
          </w:tcPr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E7957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Mü.4.D.4. Öğrenilen müzikler aracılığıyla millî ve manevi bilinç kazanır.</w:t>
            </w: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Tartışma,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Soru/cevap,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Araştırma/inceleme, Oyunlaştırma,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Gösterip yaptırma,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Ders kitabı</w:t>
            </w: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Bilgisayar</w:t>
            </w: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Projeksiyon</w:t>
            </w: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EBA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CD4251" w:rsidRPr="003E7957" w:rsidRDefault="00CD4251" w:rsidP="003C5924">
            <w:pPr>
              <w:rPr>
                <w:color w:val="FF000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color w:val="FF000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color w:val="FF000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CD4251" w:rsidRPr="000F0696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8"/>
                <w:szCs w:val="18"/>
              </w:rPr>
              <w:t>29  HAFTA</w:t>
            </w:r>
          </w:p>
        </w:tc>
        <w:tc>
          <w:tcPr>
            <w:tcW w:w="583" w:type="dxa"/>
          </w:tcPr>
          <w:p w:rsidR="00CD4251" w:rsidRPr="003E7957" w:rsidRDefault="00CD4251" w:rsidP="003C592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6" w:type="dxa"/>
          </w:tcPr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E7957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Mü.4.D.5. Çevresindeki müzik etkinliklerine katılır.</w:t>
            </w: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</w:tr>
      <w:tr w:rsidR="00CD4251" w:rsidRPr="000F0696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8"/>
                <w:szCs w:val="18"/>
              </w:rPr>
              <w:t>30  HAFTA</w:t>
            </w:r>
          </w:p>
        </w:tc>
        <w:tc>
          <w:tcPr>
            <w:tcW w:w="583" w:type="dxa"/>
          </w:tcPr>
          <w:p w:rsidR="00CD4251" w:rsidRPr="003E7957" w:rsidRDefault="00CD4251" w:rsidP="003C592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6" w:type="dxa"/>
          </w:tcPr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E7957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Mü.4.A.4. Belirli gün ve haftaların anlamına uygun müzikler söyler.</w:t>
            </w: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</w:tr>
    </w:tbl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 w:rsidP="003C5924">
      <w:pPr>
        <w:rPr>
          <w:sz w:val="18"/>
          <w:szCs w:val="18"/>
        </w:rPr>
      </w:pPr>
    </w:p>
    <w:p w:rsidR="00CD4251" w:rsidRPr="000F0696" w:rsidRDefault="00CD4251" w:rsidP="003C5924">
      <w:pPr>
        <w:rPr>
          <w:sz w:val="18"/>
          <w:szCs w:val="18"/>
        </w:rPr>
      </w:pPr>
    </w:p>
    <w:tbl>
      <w:tblPr>
        <w:tblW w:w="1461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CD4251" w:rsidRPr="000F0696">
        <w:trPr>
          <w:cantSplit/>
          <w:trHeight w:val="1156"/>
        </w:trPr>
        <w:tc>
          <w:tcPr>
            <w:tcW w:w="549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ÖĞRENME –ÖĞRETME YÖNTEM VE TEKNİKLER</w:t>
            </w: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ATATÜRKÇÜLÜK</w:t>
            </w: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CD4251" w:rsidRPr="000F0696">
        <w:trPr>
          <w:cantSplit/>
          <w:trHeight w:val="1225"/>
        </w:trPr>
        <w:tc>
          <w:tcPr>
            <w:tcW w:w="549" w:type="dxa"/>
            <w:vMerge w:val="restart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6"/>
                <w:szCs w:val="16"/>
              </w:rPr>
              <w:t xml:space="preserve">               MAYIS  :04.05.2020 --- 22.05.2020</w:t>
            </w: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8"/>
                <w:szCs w:val="18"/>
              </w:rPr>
              <w:t>31   HAFTA</w:t>
            </w:r>
          </w:p>
        </w:tc>
        <w:tc>
          <w:tcPr>
            <w:tcW w:w="583" w:type="dxa"/>
          </w:tcPr>
          <w:p w:rsidR="00CD4251" w:rsidRPr="003E7957" w:rsidRDefault="00CD4251" w:rsidP="003C592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6" w:type="dxa"/>
          </w:tcPr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E7957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Mü.4.D.4. Öğrenilen müzikler aracılığıyla millî ve manevi bilinç kazanır.</w:t>
            </w: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Tartışma,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Soru/cevap,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Araştırma/inceleme, Oyunlaştırma,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Gösterip yaptırma,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Ders kitabı</w:t>
            </w: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Bilgisayar</w:t>
            </w: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Projeksiyon</w:t>
            </w: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EBA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CD4251" w:rsidRPr="003E7957" w:rsidRDefault="00CD4251" w:rsidP="003C5924">
            <w:pPr>
              <w:rPr>
                <w:color w:val="FF000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color w:val="FF000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color w:val="FF000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CD4251" w:rsidRPr="000F0696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8"/>
                <w:szCs w:val="18"/>
              </w:rPr>
              <w:t>32  HAFTA</w:t>
            </w:r>
          </w:p>
        </w:tc>
        <w:tc>
          <w:tcPr>
            <w:tcW w:w="583" w:type="dxa"/>
          </w:tcPr>
          <w:p w:rsidR="00CD4251" w:rsidRPr="003E7957" w:rsidRDefault="00CD4251" w:rsidP="003C592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6" w:type="dxa"/>
          </w:tcPr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E7957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Mü.4.D.5. Çevresindeki müzik etkinliklerine katılır.</w:t>
            </w: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</w:tr>
      <w:tr w:rsidR="00CD4251" w:rsidRPr="000F0696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8"/>
                <w:szCs w:val="18"/>
              </w:rPr>
              <w:t>33  HAFTA</w:t>
            </w:r>
          </w:p>
        </w:tc>
        <w:tc>
          <w:tcPr>
            <w:tcW w:w="583" w:type="dxa"/>
          </w:tcPr>
          <w:p w:rsidR="00CD4251" w:rsidRPr="003E7957" w:rsidRDefault="00CD4251" w:rsidP="003C592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6" w:type="dxa"/>
          </w:tcPr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E7957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Mü.4.A.4. Belirli gün ve haftaların anlamına uygun müzikler söyler.</w:t>
            </w: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E7957">
              <w:rPr>
                <w:b/>
                <w:bCs/>
                <w:color w:val="000000"/>
                <w:sz w:val="18"/>
                <w:szCs w:val="18"/>
                <w:lang w:eastAsia="en-US"/>
              </w:rPr>
              <w:t>.</w:t>
            </w: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</w:tr>
    </w:tbl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Default="00CD4251">
      <w:pPr>
        <w:rPr>
          <w:sz w:val="18"/>
          <w:szCs w:val="18"/>
        </w:rPr>
      </w:pPr>
    </w:p>
    <w:p w:rsidR="00CD4251" w:rsidRDefault="00CD4251">
      <w:pPr>
        <w:rPr>
          <w:sz w:val="18"/>
          <w:szCs w:val="18"/>
        </w:rPr>
      </w:pPr>
    </w:p>
    <w:p w:rsidR="00CD4251" w:rsidRDefault="00CD4251">
      <w:pPr>
        <w:rPr>
          <w:sz w:val="18"/>
          <w:szCs w:val="18"/>
        </w:rPr>
      </w:pPr>
    </w:p>
    <w:p w:rsidR="00CD4251" w:rsidRDefault="00CD4251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p w:rsidR="00CD4251" w:rsidRPr="000F0696" w:rsidRDefault="00CD4251" w:rsidP="003C5924">
      <w:pPr>
        <w:rPr>
          <w:sz w:val="18"/>
          <w:szCs w:val="18"/>
        </w:rPr>
      </w:pPr>
    </w:p>
    <w:p w:rsidR="00CD4251" w:rsidRPr="000F0696" w:rsidRDefault="00CD4251" w:rsidP="003C5924">
      <w:pPr>
        <w:rPr>
          <w:sz w:val="18"/>
          <w:szCs w:val="18"/>
        </w:rPr>
      </w:pPr>
    </w:p>
    <w:p w:rsidR="00CD4251" w:rsidRPr="000F0696" w:rsidRDefault="00CD4251">
      <w:pPr>
        <w:rPr>
          <w:sz w:val="18"/>
          <w:szCs w:val="18"/>
        </w:rPr>
      </w:pPr>
    </w:p>
    <w:tbl>
      <w:tblPr>
        <w:tblW w:w="1461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CD4251" w:rsidRPr="000F0696">
        <w:trPr>
          <w:cantSplit/>
          <w:trHeight w:val="1156"/>
        </w:trPr>
        <w:tc>
          <w:tcPr>
            <w:tcW w:w="549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ÖĞRENME –ÖĞRETME YÖNTEM VE TEKNİKLER</w:t>
            </w: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ATATÜRKÇÜLÜK</w:t>
            </w:r>
          </w:p>
          <w:p w:rsidR="00CD4251" w:rsidRPr="003E7957" w:rsidRDefault="00CD4251" w:rsidP="003C5924">
            <w:pPr>
              <w:rPr>
                <w:b/>
                <w:bCs/>
                <w:color w:val="7030A0"/>
                <w:sz w:val="18"/>
                <w:szCs w:val="18"/>
              </w:rPr>
            </w:pPr>
            <w:r w:rsidRPr="003E7957">
              <w:rPr>
                <w:b/>
                <w:bCs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CD4251" w:rsidRPr="000F0696">
        <w:trPr>
          <w:cantSplit/>
          <w:trHeight w:val="1225"/>
        </w:trPr>
        <w:tc>
          <w:tcPr>
            <w:tcW w:w="549" w:type="dxa"/>
            <w:vMerge w:val="restart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6"/>
                <w:szCs w:val="16"/>
              </w:rPr>
              <w:t xml:space="preserve">            MAYIS – HAZİRAN  : 27.05.2020 --- 19.06.2020</w:t>
            </w: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8"/>
                <w:szCs w:val="18"/>
              </w:rPr>
              <w:t>34   HAFTA</w:t>
            </w:r>
          </w:p>
        </w:tc>
        <w:tc>
          <w:tcPr>
            <w:tcW w:w="583" w:type="dxa"/>
          </w:tcPr>
          <w:p w:rsidR="00CD4251" w:rsidRPr="003E7957" w:rsidRDefault="00CD4251" w:rsidP="003C592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6" w:type="dxa"/>
          </w:tcPr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E7957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Mü.4.D.5. Çevresindeki müzik etkinliklerine katılır.</w:t>
            </w: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Tartışma,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Soru/cevap,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Araştırma/inceleme, Oyunlaştırma,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Gösterip yaptırma,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Ders kitabı</w:t>
            </w: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Bilgisayar</w:t>
            </w: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Projeksiyon</w:t>
            </w:r>
          </w:p>
          <w:p w:rsidR="00CD4251" w:rsidRPr="003E7957" w:rsidRDefault="00CD4251" w:rsidP="003E7957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3E7957">
              <w:rPr>
                <w:sz w:val="18"/>
                <w:szCs w:val="18"/>
                <w:lang w:eastAsia="en-US"/>
              </w:rPr>
              <w:t>EBA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CD4251" w:rsidRPr="003E7957" w:rsidRDefault="00CD4251" w:rsidP="003C5924">
            <w:pPr>
              <w:rPr>
                <w:color w:val="FF000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color w:val="FF000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color w:val="FF0000"/>
                <w:sz w:val="18"/>
                <w:szCs w:val="18"/>
              </w:rPr>
            </w:pPr>
          </w:p>
          <w:p w:rsidR="00CD4251" w:rsidRPr="003E7957" w:rsidRDefault="00CD4251" w:rsidP="003C5924">
            <w:pPr>
              <w:rPr>
                <w:sz w:val="18"/>
                <w:szCs w:val="18"/>
              </w:rPr>
            </w:pPr>
            <w:r w:rsidRPr="003E7957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CD4251" w:rsidRPr="000F0696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8"/>
                <w:szCs w:val="18"/>
              </w:rPr>
              <w:t>35  HAFTA</w:t>
            </w:r>
          </w:p>
        </w:tc>
        <w:tc>
          <w:tcPr>
            <w:tcW w:w="583" w:type="dxa"/>
          </w:tcPr>
          <w:p w:rsidR="00CD4251" w:rsidRPr="003E7957" w:rsidRDefault="00CD4251" w:rsidP="003C592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6" w:type="dxa"/>
          </w:tcPr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7957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Mü.4.A.4. Belirli gün ve haftaların anlamına uygun müzikler söyler</w:t>
            </w:r>
          </w:p>
        </w:tc>
        <w:tc>
          <w:tcPr>
            <w:tcW w:w="2319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</w:tr>
      <w:tr w:rsidR="00CD4251" w:rsidRPr="000F0696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CD4251" w:rsidRPr="003E7957" w:rsidRDefault="00CD4251" w:rsidP="003E795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3E7957">
              <w:rPr>
                <w:b/>
                <w:bCs/>
                <w:sz w:val="18"/>
                <w:szCs w:val="18"/>
              </w:rPr>
              <w:t xml:space="preserve"> 36 ve 37  HAFTA</w:t>
            </w:r>
          </w:p>
        </w:tc>
        <w:tc>
          <w:tcPr>
            <w:tcW w:w="583" w:type="dxa"/>
          </w:tcPr>
          <w:p w:rsidR="00CD4251" w:rsidRPr="003E7957" w:rsidRDefault="00CD4251" w:rsidP="003C592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6" w:type="dxa"/>
          </w:tcPr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E7957">
              <w:rPr>
                <w:b/>
                <w:bCs/>
                <w:sz w:val="18"/>
                <w:szCs w:val="18"/>
              </w:rPr>
              <w:t>Mü.4.A.1. Birlikte söyleme kurallarına uyar.</w:t>
            </w: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E7957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Mü.4.A.5. Müzik çalışmalarını sergiler.</w:t>
            </w:r>
          </w:p>
          <w:p w:rsidR="00CD4251" w:rsidRPr="003E7957" w:rsidRDefault="00CD4251" w:rsidP="003E795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CD4251" w:rsidRPr="003E7957" w:rsidRDefault="00CD4251" w:rsidP="003C5924">
            <w:pPr>
              <w:rPr>
                <w:sz w:val="18"/>
                <w:szCs w:val="18"/>
              </w:rPr>
            </w:pPr>
          </w:p>
        </w:tc>
      </w:tr>
    </w:tbl>
    <w:p w:rsidR="00CD4251" w:rsidRDefault="00CD4251" w:rsidP="003C5924">
      <w:pPr>
        <w:rPr>
          <w:b/>
          <w:bCs/>
          <w:color w:val="7030A0"/>
          <w:sz w:val="22"/>
          <w:szCs w:val="22"/>
        </w:rPr>
      </w:pPr>
    </w:p>
    <w:p w:rsidR="00CD4251" w:rsidRPr="007C78E3" w:rsidRDefault="00CD4251" w:rsidP="003C5924">
      <w:pPr>
        <w:rPr>
          <w:color w:val="C00000"/>
        </w:rPr>
      </w:pPr>
    </w:p>
    <w:p w:rsidR="00CD4251" w:rsidRDefault="00CD4251">
      <w:pPr>
        <w:rPr>
          <w:sz w:val="18"/>
          <w:szCs w:val="18"/>
        </w:rPr>
      </w:pPr>
    </w:p>
    <w:p w:rsidR="00CD4251" w:rsidRDefault="00CD4251">
      <w:pPr>
        <w:rPr>
          <w:sz w:val="18"/>
          <w:szCs w:val="18"/>
        </w:rPr>
      </w:pPr>
    </w:p>
    <w:p w:rsidR="00CD4251" w:rsidRDefault="00CD4251">
      <w:pPr>
        <w:rPr>
          <w:sz w:val="18"/>
          <w:szCs w:val="18"/>
        </w:rPr>
      </w:pPr>
    </w:p>
    <w:p w:rsidR="00CD4251" w:rsidRDefault="00CD4251">
      <w:pPr>
        <w:rPr>
          <w:sz w:val="18"/>
          <w:szCs w:val="18"/>
        </w:rPr>
      </w:pPr>
    </w:p>
    <w:p w:rsidR="00CD4251" w:rsidRPr="000F0696" w:rsidRDefault="00CD4251" w:rsidP="00916A68">
      <w:pPr>
        <w:rPr>
          <w:sz w:val="18"/>
          <w:szCs w:val="18"/>
        </w:rPr>
      </w:pPr>
      <w:bookmarkStart w:id="0" w:name="_GoBack"/>
      <w:bookmarkEnd w:id="0"/>
      <w:r w:rsidRPr="00916A68">
        <w:rPr>
          <w:sz w:val="18"/>
          <w:szCs w:val="18"/>
        </w:rPr>
        <w:t xml:space="preserve">                     4-A Sınıf Öğretmeni</w:t>
      </w:r>
      <w:r w:rsidRPr="00916A68">
        <w:rPr>
          <w:sz w:val="18"/>
          <w:szCs w:val="18"/>
        </w:rPr>
        <w:tab/>
      </w:r>
      <w:r w:rsidRPr="00916A68">
        <w:rPr>
          <w:sz w:val="18"/>
          <w:szCs w:val="18"/>
        </w:rPr>
        <w:tab/>
      </w:r>
      <w:r w:rsidRPr="00916A68">
        <w:rPr>
          <w:sz w:val="18"/>
          <w:szCs w:val="18"/>
        </w:rPr>
        <w:tab/>
        <w:t xml:space="preserve">       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916A68">
        <w:rPr>
          <w:sz w:val="18"/>
          <w:szCs w:val="18"/>
        </w:rPr>
        <w:tab/>
      </w:r>
      <w:r w:rsidRPr="00916A68">
        <w:rPr>
          <w:sz w:val="18"/>
          <w:szCs w:val="18"/>
        </w:rPr>
        <w:tab/>
      </w:r>
      <w:r w:rsidRPr="00916A68">
        <w:rPr>
          <w:sz w:val="18"/>
          <w:szCs w:val="18"/>
        </w:rPr>
        <w:tab/>
      </w:r>
      <w:r w:rsidRPr="00916A68">
        <w:rPr>
          <w:sz w:val="18"/>
          <w:szCs w:val="18"/>
        </w:rPr>
        <w:tab/>
        <w:t xml:space="preserve">        Okul Müdürü                                             </w:t>
      </w:r>
    </w:p>
    <w:sectPr w:rsidR="00CD4251" w:rsidRPr="000F0696" w:rsidSect="00312A50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4251" w:rsidRDefault="00CD4251" w:rsidP="003C5924">
      <w:r>
        <w:separator/>
      </w:r>
    </w:p>
  </w:endnote>
  <w:endnote w:type="continuationSeparator" w:id="1">
    <w:p w:rsidR="00CD4251" w:rsidRDefault="00CD4251" w:rsidP="003C59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4251" w:rsidRDefault="00CD4251" w:rsidP="003C5924">
      <w:r>
        <w:separator/>
      </w:r>
    </w:p>
  </w:footnote>
  <w:footnote w:type="continuationSeparator" w:id="1">
    <w:p w:rsidR="00CD4251" w:rsidRDefault="00CD4251" w:rsidP="003C59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251" w:rsidRPr="00916A68" w:rsidRDefault="00CD4251" w:rsidP="00916A68">
    <w:pPr>
      <w:pStyle w:val="Header"/>
    </w:pPr>
    <w:r w:rsidRPr="002771F4">
      <w:rPr>
        <w:rStyle w:val="Normal1"/>
        <w:b/>
        <w:bCs/>
        <w:sz w:val="22"/>
        <w:szCs w:val="22"/>
      </w:rPr>
      <w:t xml:space="preserve">2019-2020 EĞİTİM ÖĞRETİM YILI </w:t>
    </w:r>
    <w:r>
      <w:rPr>
        <w:rStyle w:val="Normal1"/>
        <w:b/>
        <w:bCs/>
        <w:sz w:val="22"/>
        <w:szCs w:val="22"/>
      </w:rPr>
      <w:t>…………………</w:t>
    </w:r>
    <w:r w:rsidRPr="002771F4">
      <w:rPr>
        <w:rStyle w:val="Normal1"/>
        <w:b/>
        <w:bCs/>
        <w:sz w:val="22"/>
        <w:szCs w:val="22"/>
      </w:rPr>
      <w:t xml:space="preserve"> İLKOKULU 4. SINIFLAR MÜZİK DERSİ ÜNİTELENDİRİLMİŞ YILLIK DERS PLANI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2A50"/>
    <w:rsid w:val="0006242D"/>
    <w:rsid w:val="00065057"/>
    <w:rsid w:val="000A74F0"/>
    <w:rsid w:val="000E42E0"/>
    <w:rsid w:val="000F0696"/>
    <w:rsid w:val="001256A4"/>
    <w:rsid w:val="00192A63"/>
    <w:rsid w:val="00225A5D"/>
    <w:rsid w:val="00253282"/>
    <w:rsid w:val="002771F4"/>
    <w:rsid w:val="002C08CD"/>
    <w:rsid w:val="00312A50"/>
    <w:rsid w:val="00341240"/>
    <w:rsid w:val="003C5924"/>
    <w:rsid w:val="003E7957"/>
    <w:rsid w:val="003F6F24"/>
    <w:rsid w:val="00454490"/>
    <w:rsid w:val="004B5BA4"/>
    <w:rsid w:val="004D60D8"/>
    <w:rsid w:val="005557B5"/>
    <w:rsid w:val="005E03FE"/>
    <w:rsid w:val="00624C9E"/>
    <w:rsid w:val="006E43DD"/>
    <w:rsid w:val="006E517A"/>
    <w:rsid w:val="00795D53"/>
    <w:rsid w:val="007C78E3"/>
    <w:rsid w:val="00862566"/>
    <w:rsid w:val="0090315D"/>
    <w:rsid w:val="00916A68"/>
    <w:rsid w:val="00A26AE7"/>
    <w:rsid w:val="00A628F5"/>
    <w:rsid w:val="00AA710D"/>
    <w:rsid w:val="00AB7934"/>
    <w:rsid w:val="00B83D78"/>
    <w:rsid w:val="00CD4251"/>
    <w:rsid w:val="00CD73A0"/>
    <w:rsid w:val="00CD7758"/>
    <w:rsid w:val="00D333F1"/>
    <w:rsid w:val="00D424C1"/>
    <w:rsid w:val="00E10ECC"/>
    <w:rsid w:val="00E16AFC"/>
    <w:rsid w:val="00EC2F7A"/>
    <w:rsid w:val="00F63A71"/>
    <w:rsid w:val="00F6601A"/>
    <w:rsid w:val="00F80F39"/>
    <w:rsid w:val="00FB5B36"/>
    <w:rsid w:val="00FC7A71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12A5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C592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C5924"/>
    <w:rPr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3C592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C5924"/>
    <w:rPr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A26A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26AE7"/>
    <w:rPr>
      <w:rFonts w:ascii="Tahoma" w:hAnsi="Tahoma" w:cs="Tahoma"/>
      <w:sz w:val="16"/>
      <w:szCs w:val="16"/>
      <w:lang w:eastAsia="tr-TR"/>
    </w:rPr>
  </w:style>
  <w:style w:type="character" w:customStyle="1" w:styleId="Normal1">
    <w:name w:val="Normal1"/>
    <w:uiPriority w:val="99"/>
    <w:rsid w:val="00916A68"/>
    <w:rPr>
      <w:rFonts w:ascii="Helvetica" w:hAnsi="Helvetica" w:cs="Helvetic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205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12</Pages>
  <Words>1944</Words>
  <Characters>11081</Characters>
  <Application>Microsoft Office Outlook</Application>
  <DocSecurity>0</DocSecurity>
  <Lines>0</Lines>
  <Paragraphs>0</Paragraphs>
  <ScaleCrop>false</ScaleCrop>
  <Company>-=[By NeC]=-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_DüNYa_</dc:creator>
  <cp:keywords/>
  <dc:description/>
  <cp:lastModifiedBy>user</cp:lastModifiedBy>
  <cp:revision>3</cp:revision>
  <cp:lastPrinted>2018-09-21T04:53:00Z</cp:lastPrinted>
  <dcterms:created xsi:type="dcterms:W3CDTF">2019-09-06T18:58:00Z</dcterms:created>
  <dcterms:modified xsi:type="dcterms:W3CDTF">2019-10-20T16:25:00Z</dcterms:modified>
</cp:coreProperties>
</file>