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bookmarkStart w:id="0" w:name="_Hlk524395357"/>
            <w:r w:rsidRPr="00C057EE">
              <w:rPr>
                <w:rFonts w:ascii="Tahoma" w:hAnsi="Tahoma" w:cs="Tahoma"/>
                <w:b/>
                <w:bCs/>
                <w:sz w:val="16"/>
                <w:szCs w:val="16"/>
              </w:rPr>
              <w:t>Ünite No : 1</w:t>
            </w:r>
          </w:p>
        </w:tc>
        <w:tc>
          <w:tcPr>
            <w:tcW w:w="14288" w:type="dxa"/>
            <w:gridSpan w:val="7"/>
            <w:vAlign w:val="center"/>
          </w:tcPr>
          <w:p w:rsidR="00935736" w:rsidRPr="00C057EE" w:rsidRDefault="00935736" w:rsidP="00344919">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791"/>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EYLÜL</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09 Eylül – 11 Eylül</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M.4.1.1.1. 4, 5 ve 6 basamaklı doğal sayıları okur ve yazar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 xml:space="preserve">Doğal Sayılar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5 ve 6 Basamaklı Doğal Sayılar</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13)</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88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EYLÜL</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12 Eylül – 13 Eylül</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M.4.1.1.2. 10 000’e kadar (10 000 dâhil) yüzer ve biner sayar.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 xml:space="preserve">Doğal Sayılar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*Yüzer ve Biner İleriye Doğru Sayma</w:t>
            </w:r>
          </w:p>
          <w:p w:rsidR="00935736" w:rsidRPr="00C057EE" w:rsidRDefault="00935736" w:rsidP="00C057EE">
            <w:pPr>
              <w:spacing w:after="0" w:line="240" w:lineRule="auto"/>
              <w:rPr>
                <w:rFonts w:ascii="Tahoma" w:hAnsi="Tahoma" w:cs="Tahoma"/>
                <w:sz w:val="16"/>
                <w:szCs w:val="16"/>
              </w:rPr>
            </w:pP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16)</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832"/>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EYLÜL</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16 Eylül – 20 Eylül</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5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M.4.1.1.3. 4, 5 ve 6 basamaklı doğal sayıların bölüklerini ve basamaklarını, basamaklarındaki rakamlarınbasamak değerlerini belirler ve çözümler.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5 ve 6 Basamaklı Doğal Sayıların Bölükleri, Basamakları ve Doğal Sayıları Çözümleme</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22)</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832"/>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EYLÜL</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23 Eylül – 24 Eylül</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M.4.1.1.4. Doğal sayıları en yakın onluğa veya yüzlüğe yuvarlar.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 xml:space="preserve">Doğal Sayılar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*Doğal Sayıları En Yakın Onluğa ve Yüzlüğe Yuvarlama</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En çok dört basamaklı sayılarla çalışılır.</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İlköğretim Haftası (Eylül ayının 3. haftası)</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26)</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bookmarkEnd w:id="0"/>
    </w:tbl>
    <w:p w:rsidR="00935736" w:rsidRDefault="00935736"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bookmarkStart w:id="1" w:name="_Hlk17745239"/>
            <w:r w:rsidRPr="00C057EE">
              <w:rPr>
                <w:rFonts w:ascii="Tahoma" w:hAnsi="Tahoma" w:cs="Tahoma"/>
                <w:b/>
                <w:bCs/>
                <w:sz w:val="16"/>
                <w:szCs w:val="16"/>
              </w:rPr>
              <w:t>Ünite No :1</w:t>
            </w:r>
          </w:p>
        </w:tc>
        <w:tc>
          <w:tcPr>
            <w:tcW w:w="14288" w:type="dxa"/>
            <w:gridSpan w:val="7"/>
            <w:vAlign w:val="center"/>
          </w:tcPr>
          <w:p w:rsidR="00935736" w:rsidRPr="00C057EE" w:rsidRDefault="00935736" w:rsidP="00CF2C8F">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791"/>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EYLÜL</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25 Eylül – 27 Eylül</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M.4.1.1.5. En çok altı basamaklı doğal sayıları büyük/küçük sembolü kullanarak sıralar.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*Doğal Sayıları Sıralama</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Öğrenciler Günü (İlköğretim Haftasının son günü)</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29)</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88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EYLÜL-EKİM</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(4.HAFTA)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30 Eylül – 2 Ekim</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M.4.1.1.6. Belli bir kurala göre artan veya azalan sayı örüntüleri oluşturur ve kuralını açıklar.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*Sayı Örüntüleri</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Artan veya azalan bir örüntüde her bir terimi (ögeyi), adım sayısı ile ilişkilendirir.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Örneğin 2, 5, 8,11, … örüntüsünde birinci terim 2, ikinci terim 5 gibi.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Aralarındaki fark sabit olan sayı örüntüleri ile sınırlı kalınır.</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Dünya Okul Sütü Günü (28 Eylül)</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33)</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832"/>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EKİM</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(4-5.HAFTA)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Ekim – 8 Ekim</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4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M.4.1.2.1. En çok dört basamaklı doğal sayılarla toplama işlemini yapar.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Toplama İşlemi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*Doğal Sayılarla Toplama İşlemi</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Hayvanları Koruma Günü (4 Ekim)</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39)</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832"/>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EKİM</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(5.HAFTA)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9 Ekim – 11Ekim</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M.4.1.3.1. En çok dört basamaklı doğal sayılarla çıkarma işlemini yapar.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Çıkarma İşlemi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*Doğal Sayılarla Çıkarma İşlemi</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bookmarkEnd w:id="1"/>
    </w:tbl>
    <w:p w:rsidR="00935736" w:rsidRDefault="00935736"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bookmarkStart w:id="2" w:name="_Hlk17745959"/>
            <w:r w:rsidRPr="00C057EE">
              <w:rPr>
                <w:rFonts w:ascii="Tahoma" w:hAnsi="Tahoma" w:cs="Tahoma"/>
                <w:b/>
                <w:bCs/>
                <w:sz w:val="16"/>
                <w:szCs w:val="16"/>
              </w:rPr>
              <w:t>Ünite No :1</w:t>
            </w:r>
          </w:p>
        </w:tc>
        <w:tc>
          <w:tcPr>
            <w:tcW w:w="14288" w:type="dxa"/>
            <w:gridSpan w:val="7"/>
            <w:vAlign w:val="center"/>
          </w:tcPr>
          <w:p w:rsidR="00935736" w:rsidRPr="00C057EE" w:rsidRDefault="00935736" w:rsidP="00CF2C8F">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791"/>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EKİM</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(6.HAFTA)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14 Ekim – 16 Ekim</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M.4.1.3.2. Üç basamaklı doğal sayılardan 10’un katı olan iki basamaklı doğal sayıları ve 100’ün katı olan üçbasamaklı doğal sayıları zihinden çıkarır.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Çıkarma İşlemi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*Zihinden Çıkarma İşlemi</w:t>
            </w:r>
          </w:p>
        </w:tc>
        <w:tc>
          <w:tcPr>
            <w:tcW w:w="1418"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45)</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*1.Ünite Değerlendirmesi (sayfa 46)</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bookmarkEnd w:id="2"/>
    </w:tbl>
    <w:p w:rsidR="00935736" w:rsidRDefault="00935736"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bookmarkStart w:id="3" w:name="_Hlk17763502"/>
            <w:r w:rsidRPr="00C057EE">
              <w:rPr>
                <w:rFonts w:ascii="Tahoma" w:hAnsi="Tahoma" w:cs="Tahoma"/>
                <w:b/>
                <w:bCs/>
                <w:sz w:val="16"/>
                <w:szCs w:val="16"/>
              </w:rPr>
              <w:t>Ünite No: 2</w:t>
            </w:r>
          </w:p>
        </w:tc>
        <w:tc>
          <w:tcPr>
            <w:tcW w:w="14288" w:type="dxa"/>
            <w:gridSpan w:val="7"/>
            <w:vAlign w:val="center"/>
          </w:tcPr>
          <w:p w:rsidR="00935736" w:rsidRPr="00C057EE" w:rsidRDefault="00935736" w:rsidP="00CF2C8F">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818"/>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EKİM</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(6-7.HAFTA)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17 Ekim – 23 Ekim</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5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M.4.1.2.2. İki doğal sayının toplamını tahmin eder ve tahminini işlem sonucu ile karşılaştırır.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M.4.1.2.3. En çok dört basamaklı doğal sayıları 100’ün katlarıyla zihinden toplar.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Toplama İşlemi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*Toplama İşleminin Sonucunu Tahmin Etme ve Zihinden Toplama İşlemi</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Toplamları en çok dört basamaklı sayılarla işlem yapılır.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Elde edilecek toplamların en fazla dört basamaklı olmasına dikkat edilir.</w:t>
            </w: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54)</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82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EKİM-KASIM</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(7-8-9.HAFTA)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24 Ekim – 4 Kasım</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7SAAT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M.4.1.2.4. Doğal sayılarla toplama işlemini gerektiren problemleri çözer.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Toplama İşlemi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*Toplama İşlemi İlgili Problemler</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Problem çözme etkinliklerinde en çok dört işlem gerektiren problemlere yer verilir.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En çok üç işlem gerektiren problem kurmaya yönelik çalışmalara da yer verilir.</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Cumhuriyet Bayramı (29 Ekim)</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Kızılay Haftası (29 Ekim-4 Kasım)</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61)</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95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KASIM</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(9.HAFTA)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5 Kasım – 7 Kasım</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M.4.1.3.3. Doğal sayılarla yapılan çıkarma işleminin sonucunu tahmin eder, tahminini işlem sonucuyla karşılaştırır.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Çıkarma İşlemi</w:t>
            </w:r>
          </w:p>
          <w:p w:rsidR="00935736" w:rsidRPr="00C057EE" w:rsidRDefault="00935736" w:rsidP="00C057EE">
            <w:pPr>
              <w:spacing w:after="0" w:line="240" w:lineRule="auto"/>
              <w:rPr>
                <w:rFonts w:ascii="Tahoma" w:hAnsi="Tahoma" w:cs="Tahoma"/>
                <w:b/>
                <w:bCs/>
                <w:sz w:val="16"/>
                <w:szCs w:val="16"/>
              </w:rPr>
            </w:pPr>
            <w:r w:rsidRPr="00C057EE">
              <w:rPr>
                <w:rFonts w:ascii="Tahoma" w:hAnsi="Tahoma" w:cs="Tahoma"/>
                <w:sz w:val="16"/>
                <w:szCs w:val="16"/>
              </w:rPr>
              <w:t>*Çıkarma İşleminin Sonucunu Tahmin Etme</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64)</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95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KASIM</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(9-10.HAFTA)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8 Kasım – 15 Kasım</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6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M.4.1.3.4. Doğal sayılarla toplama ve çıkarma işlemini gerektiren problemleri çözer.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Çıkarma İşlemi</w:t>
            </w:r>
          </w:p>
          <w:p w:rsidR="00935736" w:rsidRPr="00C057EE" w:rsidRDefault="00935736" w:rsidP="00C057EE">
            <w:pPr>
              <w:spacing w:after="0" w:line="240" w:lineRule="auto"/>
              <w:rPr>
                <w:rFonts w:ascii="Tahoma" w:hAnsi="Tahoma" w:cs="Tahoma"/>
                <w:b/>
                <w:bCs/>
                <w:sz w:val="16"/>
                <w:szCs w:val="16"/>
              </w:rPr>
            </w:pPr>
            <w:r w:rsidRPr="00C057EE">
              <w:rPr>
                <w:rFonts w:ascii="Tahoma" w:hAnsi="Tahoma" w:cs="Tahoma"/>
                <w:sz w:val="16"/>
                <w:szCs w:val="16"/>
              </w:rPr>
              <w:t>*Toplama ve Çıkarma İşlemi İle İlgi Problemler</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Problem çözme etkinliklerinde en çok dört işlem gerektiren problemlere yer verilir.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En çok üç işlem gerektiren problem kurma çalışmalarına da yer verilir.</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Atatürk Haftası (10-16 Kasım)</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69)</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*2.Ünite Değerlendirmesi (sayfa 70)</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p w:rsidR="00935736" w:rsidRPr="00C057EE" w:rsidRDefault="00935736" w:rsidP="00C057EE">
            <w:pPr>
              <w:spacing w:after="0" w:line="240" w:lineRule="auto"/>
              <w:jc w:val="center"/>
              <w:rPr>
                <w:rFonts w:ascii="Tahoma" w:hAnsi="Tahoma" w:cs="Tahoma"/>
                <w:sz w:val="16"/>
                <w:szCs w:val="16"/>
              </w:rPr>
            </w:pPr>
            <w:r w:rsidRPr="00C057EE">
              <w:rPr>
                <w:rFonts w:ascii="Tahoma" w:hAnsi="Tahoma" w:cs="Tahoma"/>
                <w:b/>
                <w:bCs/>
                <w:color w:val="FF0000"/>
                <w:sz w:val="24"/>
                <w:szCs w:val="24"/>
              </w:rPr>
              <w:t>1. Yazılı Sınavı</w:t>
            </w:r>
          </w:p>
        </w:tc>
      </w:tr>
      <w:bookmarkEnd w:id="3"/>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r w:rsidRPr="00C057EE">
              <w:rPr>
                <w:rFonts w:ascii="Tahoma" w:hAnsi="Tahoma" w:cs="Tahoma"/>
                <w:b/>
                <w:bCs/>
                <w:sz w:val="16"/>
                <w:szCs w:val="16"/>
              </w:rPr>
              <w:t>Ünite No: 3</w:t>
            </w:r>
          </w:p>
        </w:tc>
        <w:tc>
          <w:tcPr>
            <w:tcW w:w="14288" w:type="dxa"/>
            <w:gridSpan w:val="7"/>
            <w:vAlign w:val="center"/>
          </w:tcPr>
          <w:p w:rsidR="00935736" w:rsidRPr="00C057EE" w:rsidRDefault="00935736" w:rsidP="00DD760B">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95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KASIM</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18 Kasım – 22 Kasım</w:t>
            </w:r>
          </w:p>
        </w:tc>
        <w:tc>
          <w:tcPr>
            <w:tcW w:w="14713" w:type="dxa"/>
            <w:gridSpan w:val="8"/>
            <w:vAlign w:val="center"/>
          </w:tcPr>
          <w:p w:rsidR="00935736" w:rsidRPr="00C057EE" w:rsidRDefault="00935736" w:rsidP="00C057EE">
            <w:pPr>
              <w:spacing w:after="0" w:line="240" w:lineRule="auto"/>
              <w:jc w:val="center"/>
              <w:rPr>
                <w:rFonts w:ascii="Tahoma" w:hAnsi="Tahoma" w:cs="Tahoma"/>
                <w:sz w:val="16"/>
                <w:szCs w:val="16"/>
              </w:rPr>
            </w:pPr>
            <w:r w:rsidRPr="00C057EE">
              <w:rPr>
                <w:rFonts w:ascii="Tahoma" w:hAnsi="Tahoma" w:cs="Tahoma"/>
                <w:color w:val="FF0000"/>
                <w:sz w:val="36"/>
                <w:szCs w:val="36"/>
              </w:rPr>
              <w:t>1.Ara Tatil</w:t>
            </w:r>
          </w:p>
        </w:tc>
      </w:tr>
      <w:tr w:rsidR="00935736" w:rsidRPr="00C057EE">
        <w:trPr>
          <w:trHeight w:val="198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KASIM</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(11.HAFTA)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25 Kasım – 28 Kasım</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4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M.4.1.4.1 Üç basamaklı doğal sayılarla iki basamaklı doğal sayıları çarpar.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M.4.1.4.2. Üç doğal sayı ile yapılan çarpma işleminde sayıların birbirleriyle çarpılma sırasının değişmesinin,sonucu değiştirmediğini gösterir.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Çarpma İşlemi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*Doğal Sayılarla Çarpma İşlemi</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İşlemlerde parantez işareti bulunan örneklere de yer verilir.</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Öğretmenler Günü (24 Kasım)</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78)</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98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KASIM-ARALIK</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(11-12.HAFTA)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29 Kasım – 3 Aralık</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M.4.1.4.3. En çok üç basamaklı doğal sayıları 10, 100 ve 1000’in en çok dokuz katı olan doğal sayılarla; en çokiki basamaklı doğal sayıları 5, 25 ve 50 ile kısa yoldan çarpar.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M.4.1.4.4. En çok üç basamaklı doğal sayıları 10, 100 ve 1000 ile zihinden çarpar.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Çarpma İşlemi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b/>
                <w:bCs/>
                <w:sz w:val="16"/>
                <w:szCs w:val="16"/>
              </w:rPr>
              <w:t>*</w:t>
            </w:r>
            <w:r w:rsidRPr="00C057EE">
              <w:rPr>
                <w:rFonts w:ascii="Tahoma" w:hAnsi="Tahoma" w:cs="Tahoma"/>
                <w:sz w:val="16"/>
                <w:szCs w:val="16"/>
              </w:rPr>
              <w:t>Doğal Sayılarla Kısa Yoldan ve Zihinden Çarpma İşlemi</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Dünya Engelliler Günü (3 Aralık)</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83)</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bl>
    <w:p w:rsidR="00935736" w:rsidRDefault="00935736"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bookmarkStart w:id="4" w:name="_Hlk17748970"/>
            <w:r w:rsidRPr="00C057EE">
              <w:rPr>
                <w:rFonts w:ascii="Tahoma" w:hAnsi="Tahoma" w:cs="Tahoma"/>
                <w:b/>
                <w:bCs/>
                <w:sz w:val="16"/>
                <w:szCs w:val="16"/>
              </w:rPr>
              <w:t>Ünite No: 3</w:t>
            </w:r>
          </w:p>
        </w:tc>
        <w:tc>
          <w:tcPr>
            <w:tcW w:w="14288" w:type="dxa"/>
            <w:gridSpan w:val="7"/>
            <w:vAlign w:val="center"/>
          </w:tcPr>
          <w:p w:rsidR="00935736" w:rsidRPr="00C057EE" w:rsidRDefault="00935736" w:rsidP="00CF2C8F">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2243"/>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ARALIK</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(12.HAFTA)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4 Aralık – 6 Aralık</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M.4.1.4.5. En çok iki basamaklı bir doğal sayı ile bir basamaklı bir doğal sayının çarpımını tahmin eder vetahminini işlem sonucu ile karşılaştırır.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Çarpma İşlemi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b/>
                <w:bCs/>
                <w:sz w:val="16"/>
                <w:szCs w:val="16"/>
              </w:rPr>
              <w:t>*</w:t>
            </w:r>
            <w:r w:rsidRPr="00C057EE">
              <w:rPr>
                <w:rFonts w:ascii="Tahoma" w:hAnsi="Tahoma" w:cs="Tahoma"/>
                <w:sz w:val="16"/>
                <w:szCs w:val="16"/>
              </w:rPr>
              <w:t>Çarpma İşleminin Sonucunu Tahmin Etme</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86)</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88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ARALIK</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(13.HAFTA)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9 Aralık – 12 Aralık</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4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M.4.1.4.6. Doğal sayılarla çarpma işlemini gerektiren problemleri çözer.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Çarpma İşlemi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b/>
                <w:bCs/>
                <w:sz w:val="16"/>
                <w:szCs w:val="16"/>
              </w:rPr>
              <w:t>*</w:t>
            </w:r>
            <w:r w:rsidRPr="00C057EE">
              <w:rPr>
                <w:rFonts w:ascii="Tahoma" w:hAnsi="Tahoma" w:cs="Tahoma"/>
                <w:sz w:val="16"/>
                <w:szCs w:val="16"/>
              </w:rPr>
              <w:t>Çarpma İşlemi İle İlgili Problemler</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En çok üç işlemli problemlerle çalışılır.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Problem kurmaya yönelik çalışmalara da yer verilir.</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İnsan Hakları ve Demokrasi Haftası (10 Aralık gününü içine alan hafta)</w:t>
            </w:r>
          </w:p>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90)</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88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ARALIK</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(13-14.HAFTA)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13 Aralık – 19 Aralık</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5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M.4.1.5.1. Üç basamaklı doğal sayıları en çok iki basamaklı doğal sayılara böler.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M.4.1.5.2. En çok dört basamaklı bir sayıyı bir basamaklı bir sayıya böler.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M.4.1.5.3. Son üç basamağı sıfır olan en çok beş basamaklı doğalsayıları 10, 100 ve 1000’e zihinden böler.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Bölme İşlemi</w:t>
            </w:r>
          </w:p>
          <w:p w:rsidR="00935736" w:rsidRPr="00C057EE" w:rsidRDefault="00935736" w:rsidP="00C057EE">
            <w:pPr>
              <w:spacing w:after="0" w:line="240" w:lineRule="auto"/>
              <w:rPr>
                <w:rFonts w:ascii="Tahoma" w:hAnsi="Tahoma" w:cs="Tahoma"/>
                <w:b/>
                <w:bCs/>
                <w:sz w:val="16"/>
                <w:szCs w:val="16"/>
              </w:rPr>
            </w:pPr>
            <w:r w:rsidRPr="00C057EE">
              <w:rPr>
                <w:rFonts w:ascii="Tahoma" w:hAnsi="Tahoma" w:cs="Tahoma"/>
                <w:sz w:val="16"/>
                <w:szCs w:val="16"/>
              </w:rPr>
              <w:t>*Doğal Sayılarla Bölme İşlemi</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Bölünen ve bölüm arasındaki basamak sayısı ilişkisi fark ettirilir.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Bölme işleminde bölümün basamak sayısını işlem yapmadan belirleyerek işlemin doğruluğununkontrol edilmesi sağlanır.</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Tutum, Yatırım ve Türk Malları Haftası (12-18 Aralık)</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99)</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bookmarkEnd w:id="4"/>
    </w:tbl>
    <w:p w:rsidR="00935736" w:rsidRDefault="00935736"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r w:rsidRPr="00C057EE">
              <w:rPr>
                <w:rFonts w:ascii="Tahoma" w:hAnsi="Tahoma" w:cs="Tahoma"/>
                <w:b/>
                <w:bCs/>
                <w:sz w:val="16"/>
                <w:szCs w:val="16"/>
              </w:rPr>
              <w:t>Ünite No: 3</w:t>
            </w:r>
          </w:p>
        </w:tc>
        <w:tc>
          <w:tcPr>
            <w:tcW w:w="14288" w:type="dxa"/>
            <w:gridSpan w:val="7"/>
            <w:vAlign w:val="center"/>
          </w:tcPr>
          <w:p w:rsidR="00935736" w:rsidRPr="00C057EE" w:rsidRDefault="00935736" w:rsidP="00CF2C8F">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5"/>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548"/>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ARALIK</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(14-15.HAFTA)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20-24 Aralık</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M.4.1.5.4. Bir bölme işleminin sonucunu tahmin eder ve tahminini işlem sonucu ile karşılaştırır.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Bölme İşlemi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*Bölme İşleminin Sonucunu Tahmin Etme</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102)</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541"/>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ARALIK</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(15-16.HAFTA)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25-30 Aralık</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4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M.4.1.5.5. Çarpma ve bölme arasındaki ilişkiyi fark eder.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Bölme İşlemi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*Çarpma ve Bölme İşlemleri Arasındaki İlişki</w:t>
            </w:r>
          </w:p>
          <w:p w:rsidR="00935736" w:rsidRPr="00C057EE" w:rsidRDefault="00935736" w:rsidP="00C057EE">
            <w:pPr>
              <w:spacing w:after="0" w:line="240" w:lineRule="auto"/>
              <w:rPr>
                <w:rFonts w:ascii="Tahoma" w:hAnsi="Tahoma" w:cs="Tahoma"/>
                <w:sz w:val="16"/>
                <w:szCs w:val="16"/>
              </w:rPr>
            </w:pP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107)</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p w:rsidR="00935736" w:rsidRPr="00C057EE" w:rsidRDefault="00935736" w:rsidP="00C057EE">
            <w:pPr>
              <w:spacing w:after="0" w:line="240" w:lineRule="auto"/>
              <w:jc w:val="center"/>
              <w:rPr>
                <w:rFonts w:ascii="Tahoma" w:hAnsi="Tahoma" w:cs="Tahoma"/>
                <w:sz w:val="16"/>
                <w:szCs w:val="16"/>
              </w:rPr>
            </w:pPr>
            <w:r w:rsidRPr="00C057EE">
              <w:rPr>
                <w:rFonts w:ascii="Tahoma" w:hAnsi="Tahoma" w:cs="Tahoma"/>
                <w:b/>
                <w:bCs/>
                <w:color w:val="FF0000"/>
                <w:sz w:val="24"/>
                <w:szCs w:val="24"/>
              </w:rPr>
              <w:t>2. Yazılı Sınavı</w:t>
            </w:r>
          </w:p>
        </w:tc>
      </w:tr>
      <w:tr w:rsidR="00935736" w:rsidRPr="00C057EE">
        <w:trPr>
          <w:trHeight w:val="1915"/>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ARALIK-OCAK</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(16-17.HAFTA)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31 Aralık –7 Ocak</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5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M.4.1.5.6. Doğal sayılarla en az bir bölme işlemi gerektiren problemleri çözer.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Bölme İşlemi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*Bölme İşlemi İle İlgili Problemler</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Problem çözerken en çok üç işlem gerektiren problem üzerinde çalışılır.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En çok iki işlem gerektiren problem kurma çalışmalarına da yer verilir.</w:t>
            </w: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112)</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2404"/>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OCAK</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(17.HAFTA)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8-10 Ocak</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M.4.1.5.7. Aralarında eşitlik durumu olan iki matematiksel ifadeden birinde verilmeyen değeri belirler ve eşitliğinsağlandığını açıklar.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M.4.1.5.8. Aralarında eşitlik durumu olmayan iki matematiksel ifadenin eşit olması için yapılması gereken işlemleri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Açıklar.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Doğal Sayılarla Bölme İşlemi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*İfadelerin Eşitlik Durumu</w:t>
            </w:r>
          </w:p>
          <w:p w:rsidR="00935736" w:rsidRPr="00C057EE" w:rsidRDefault="00935736" w:rsidP="00C057EE">
            <w:pPr>
              <w:spacing w:after="0" w:line="240" w:lineRule="auto"/>
              <w:rPr>
                <w:rFonts w:ascii="Tahoma" w:hAnsi="Tahoma" w:cs="Tahoma"/>
                <w:b/>
                <w:bCs/>
                <w:sz w:val="16"/>
                <w:szCs w:val="16"/>
              </w:rPr>
            </w:pP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Örneğin</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 …… = 15 - 3</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 4 = ……. + 1</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x … = 48 – 12</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Örneğin 8+5 ≠ 12-3 ifadesinde eşitlik durumunun sağlanabilmesi için yapılabilecek işlemler üzerinde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durulur.</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Enerji Tasarrufu Haftası (Ocak ayının 2. haftası)</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117)</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*3.Ünite Değerlendirmesi</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r w:rsidRPr="00C057EE">
              <w:rPr>
                <w:rFonts w:ascii="Tahoma" w:hAnsi="Tahoma" w:cs="Tahoma"/>
                <w:b/>
                <w:bCs/>
                <w:sz w:val="16"/>
                <w:szCs w:val="16"/>
              </w:rPr>
              <w:t>Ünite No: 4</w:t>
            </w:r>
          </w:p>
        </w:tc>
        <w:tc>
          <w:tcPr>
            <w:tcW w:w="14288" w:type="dxa"/>
            <w:gridSpan w:val="7"/>
            <w:vAlign w:val="center"/>
          </w:tcPr>
          <w:p w:rsidR="00935736" w:rsidRPr="00C057EE" w:rsidRDefault="00935736" w:rsidP="00CF2C8F">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95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OCAK</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(18.HAFTA)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13 Ocak – 15 Ocak</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M.4.1.6.1. Basit, bileşik ve tam sayılı kesri tanır ve modellerle gösterir.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Kesirler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*Basit, Bileşik ve Tam Sayılı Kesirler</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Kesrin farklı anlamlarına göre okunuşlarının değişebileceği vurgulanır.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Modeller (sayı doğrusu, alan modeli vb.) kullanılarak isimlendirme çalışmaları yapılır</w:t>
            </w: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125)</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212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OCAK</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(18.HAFTA)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16 Ocak – 17 Ocak</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M.4.1.6.2. Birim kesirleri karşılaştırır ve sıralar.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Kesirler</w:t>
            </w:r>
          </w:p>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w:t>
            </w:r>
            <w:r w:rsidRPr="00C057EE">
              <w:rPr>
                <w:rFonts w:ascii="Tahoma" w:hAnsi="Tahoma" w:cs="Tahoma"/>
                <w:sz w:val="16"/>
                <w:szCs w:val="16"/>
              </w:rPr>
              <w:t>Birim Kesirleri Karşılaştırma ve Sıralama</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Paydası en çok 20 olan kesirler üzerinde çalışma yapılır.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Birim kesirlerin hangi büyüklükleri temsil ettiği uygun modeller üzerinde incelenir.</w:t>
            </w: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129)</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bl>
    <w:p w:rsidR="00935736" w:rsidRDefault="00935736" w:rsidP="00932D32"/>
    <w:p w:rsidR="00935736" w:rsidRDefault="00935736" w:rsidP="00932D32"/>
    <w:p w:rsidR="00935736" w:rsidRPr="00802A3C" w:rsidRDefault="00935736" w:rsidP="00802A3C">
      <w:pPr>
        <w:jc w:val="center"/>
        <w:rPr>
          <w:rFonts w:ascii="Tahoma" w:hAnsi="Tahoma" w:cs="Tahoma"/>
          <w:color w:val="FF0000"/>
          <w:sz w:val="36"/>
          <w:szCs w:val="36"/>
        </w:rPr>
      </w:pPr>
      <w:r w:rsidRPr="00802A3C">
        <w:rPr>
          <w:rFonts w:ascii="Tahoma" w:hAnsi="Tahoma" w:cs="Tahoma"/>
          <w:color w:val="FF0000"/>
          <w:sz w:val="36"/>
          <w:szCs w:val="36"/>
        </w:rPr>
        <w:t>YARIL YIL TATİLİ</w:t>
      </w:r>
    </w:p>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r w:rsidRPr="00C057EE">
              <w:rPr>
                <w:rFonts w:ascii="Tahoma" w:hAnsi="Tahoma" w:cs="Tahoma"/>
                <w:b/>
                <w:bCs/>
                <w:sz w:val="16"/>
                <w:szCs w:val="16"/>
              </w:rPr>
              <w:t>Ünite No: 4</w:t>
            </w:r>
          </w:p>
        </w:tc>
        <w:tc>
          <w:tcPr>
            <w:tcW w:w="14288" w:type="dxa"/>
            <w:gridSpan w:val="7"/>
            <w:vAlign w:val="center"/>
          </w:tcPr>
          <w:p w:rsidR="00935736" w:rsidRPr="00C057EE" w:rsidRDefault="00935736" w:rsidP="00861507">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818"/>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ŞUBAT</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(19.HAFTA)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Şubat – 5 Şubat</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M.4.1.6.3. Bir çokluğun belirtilen bir basit kesir kadarını belirler.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Kesirler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*Bir Çokluğun Belirtilen Bir Basit Kesir Kadarını Belirleme</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Bir çokluğun belirtilen bir basit kesir kadarını bulma çalışmalarınamodellerle başlanır, daha sonraişlem yaptırılır.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Çokluğu belirten sayı en çok üç basamaklı olmalıdır.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Doğal sayı ile kesrin çarpma işlemine girilmez.</w:t>
            </w: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132)</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845"/>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ŞUBAT</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(19.HAFTA)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6 Şubat – 7 Şubat</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M.4.1.6.4. Paydaları eşit olan en çok üç kesri karşılaştırır.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Kesirler</w:t>
            </w:r>
          </w:p>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w:t>
            </w:r>
            <w:r w:rsidRPr="00C057EE">
              <w:rPr>
                <w:rFonts w:ascii="Tahoma" w:hAnsi="Tahoma" w:cs="Tahoma"/>
                <w:sz w:val="16"/>
                <w:szCs w:val="16"/>
              </w:rPr>
              <w:t>Paydaları Eşit Olan Kesirleri Karşılaştırma</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Karşılaştırma çalışmaları yapılırken uzunluk, alan, sayı doğrusu gibi modeller kullanılır.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Karşılaştırma yapılırken büyük/küçük sembolleri kullanılır.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Verilen bir kesri sayı doğrusu üzerinde sıfır, yarım ve bütünle karşılaştırma çalışmalarına da yer verilir.</w:t>
            </w: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136)</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96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ŞUBAT</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(20.HAFTA)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10 Şubat – 12 Şubat</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M.4.1.7.1. Paydaları eşit kesirlerle toplama ve çıkarma işlemi yapar.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Kesirler</w:t>
            </w:r>
          </w:p>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w:t>
            </w:r>
            <w:r w:rsidRPr="00C057EE">
              <w:rPr>
                <w:rFonts w:ascii="Tahoma" w:hAnsi="Tahoma" w:cs="Tahoma"/>
                <w:sz w:val="16"/>
                <w:szCs w:val="16"/>
              </w:rPr>
              <w:t>Paydaları Eşit Kesirlerle Toplama ve Çıkarma İşlemi</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141)</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98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ŞUBAT</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(20-21.HAFTA)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13 Şubat – 17 Şubat</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M.4.1.7.2. Kesirlerle toplama ve çıkarma işlemlerini gerektiren problemleri çözer.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Kesirler</w:t>
            </w:r>
          </w:p>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w:t>
            </w:r>
            <w:r w:rsidRPr="00C057EE">
              <w:rPr>
                <w:rFonts w:ascii="Tahoma" w:hAnsi="Tahoma" w:cs="Tahoma"/>
                <w:sz w:val="16"/>
                <w:szCs w:val="16"/>
              </w:rPr>
              <w:t>Kesirlerle İlgili Problemler</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146)</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r w:rsidRPr="00C057EE">
              <w:rPr>
                <w:rFonts w:ascii="Tahoma" w:hAnsi="Tahoma" w:cs="Tahoma"/>
                <w:b/>
                <w:bCs/>
                <w:sz w:val="16"/>
                <w:szCs w:val="16"/>
              </w:rPr>
              <w:t>Ünite No: 4</w:t>
            </w:r>
          </w:p>
        </w:tc>
        <w:tc>
          <w:tcPr>
            <w:tcW w:w="14288" w:type="dxa"/>
            <w:gridSpan w:val="7"/>
            <w:vAlign w:val="center"/>
          </w:tcPr>
          <w:p w:rsidR="00935736" w:rsidRPr="00C057EE" w:rsidRDefault="00935736" w:rsidP="00CF2C8F">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95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ŞUBAT</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(21.HAFTA)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18 Şubat – 20 Şubat</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M.4.3.4.1. Zaman ölçme birimleri arasındaki ilişkiyi açıklar.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Zaman Ölçme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b/>
                <w:bCs/>
                <w:sz w:val="16"/>
                <w:szCs w:val="16"/>
              </w:rPr>
              <w:t>*</w:t>
            </w:r>
            <w:r w:rsidRPr="00C057EE">
              <w:rPr>
                <w:rFonts w:ascii="Tahoma" w:hAnsi="Tahoma" w:cs="Tahoma"/>
                <w:sz w:val="16"/>
                <w:szCs w:val="16"/>
              </w:rPr>
              <w:t>Saat-Dakika ve Dakika-Saniye Arasındaki Dönüştürmeler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*Yıl-Ay-Hafta ve Ay-Hafta-Gün Arasındaki Dönüştürmeler</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Saat-dakika, dakika-saniye arasındaki dönüştürmeler yaptırılır.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Yıl-ay-hafta, ay-hafta-gün arasındaki dönüştürmeler yaptırılır.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Dönüştürme yapılırken artık yıl konusuna da değinilir.</w:t>
            </w: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149)</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154)</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871"/>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ŞUBAT</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(21-22.HAFTA)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21 Şubat –25 Şubat</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M.4.3.4.2. Zaman ölçme birimlerinin kullanıldığı problemleri çözer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Zaman Ölçme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b/>
                <w:bCs/>
                <w:sz w:val="16"/>
                <w:szCs w:val="16"/>
              </w:rPr>
              <w:t>*</w:t>
            </w:r>
            <w:r w:rsidRPr="00C057EE">
              <w:rPr>
                <w:rFonts w:ascii="Tahoma" w:hAnsi="Tahoma" w:cs="Tahoma"/>
                <w:sz w:val="16"/>
                <w:szCs w:val="16"/>
              </w:rPr>
              <w:t>Zaman Ölçme İle İlgili Problemler</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Problemlerde zaman yönetiminin önemine vurgu yapılır.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Problem kurmaya yönelik çalışmalara da yer verilir.</w:t>
            </w: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159)</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925"/>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ŞUBAT-MART</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(22-23.HAFTA)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26 Şubat – 2 Mart</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4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M.4.4.1.1. Sütun grafiğini inceler, grafik üzerinde yorum ve tahminler yapar.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M.4.4.1.2. Sütun grafiğini oluşturur.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Veri Toplama ve Değerlendirme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b/>
                <w:bCs/>
                <w:sz w:val="16"/>
                <w:szCs w:val="16"/>
              </w:rPr>
              <w:t>*</w:t>
            </w:r>
            <w:r w:rsidRPr="00C057EE">
              <w:rPr>
                <w:rFonts w:ascii="Tahoma" w:hAnsi="Tahoma" w:cs="Tahoma"/>
                <w:sz w:val="16"/>
                <w:szCs w:val="16"/>
              </w:rPr>
              <w:t>Sütun Grafiği</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Sütun grafiği oluşturulmadan önce veriler nesne veya şekil grafiği yardımıyla düzenlenir. Çetele ve sıklıktabloları da kullanılabilir. İlk yapılan çalışmalarda kareli kâğıt ve renklibirimkareler kullanılabilir.</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Sivil Savunma Günü (28 Şubat)</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Yeşilay Haftası (1 Mart gününü içine alan hafta)</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166)</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bl>
    <w:p w:rsidR="00935736" w:rsidRDefault="00935736"/>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bookmarkStart w:id="5" w:name="_Hlk17788604"/>
            <w:r w:rsidRPr="00C057EE">
              <w:rPr>
                <w:rFonts w:ascii="Tahoma" w:hAnsi="Tahoma" w:cs="Tahoma"/>
                <w:b/>
                <w:bCs/>
                <w:sz w:val="16"/>
                <w:szCs w:val="16"/>
              </w:rPr>
              <w:t>Ünite No: 4</w:t>
            </w:r>
          </w:p>
        </w:tc>
        <w:tc>
          <w:tcPr>
            <w:tcW w:w="14288" w:type="dxa"/>
            <w:gridSpan w:val="7"/>
            <w:vAlign w:val="center"/>
          </w:tcPr>
          <w:p w:rsidR="00935736" w:rsidRPr="00C057EE" w:rsidRDefault="00935736" w:rsidP="007053EA">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95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ŞUBAT-MART</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(23.HAFTA)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Mart – 6 Mart</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4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M.4.4.1.3. Elde ettiği veriyi sunmak amacıyla farklı gösterimler kullanır.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M.4.4.1.4. Sütun grafiği, tablo ve diğer grafiklerle gösterilen bilgileri kullanarak günlük hayatla ilgili problemler çözer.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Veri Toplama ve Değerlendirme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b/>
                <w:bCs/>
                <w:sz w:val="16"/>
                <w:szCs w:val="16"/>
              </w:rPr>
              <w:t>*</w:t>
            </w:r>
            <w:r w:rsidRPr="00C057EE">
              <w:rPr>
                <w:rFonts w:ascii="Tahoma" w:hAnsi="Tahoma" w:cs="Tahoma"/>
                <w:sz w:val="16"/>
                <w:szCs w:val="16"/>
              </w:rPr>
              <w:t>Verilerin Farklı Gösterimleri</w:t>
            </w:r>
          </w:p>
        </w:tc>
        <w:tc>
          <w:tcPr>
            <w:tcW w:w="1418"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Yatay veya dikey sütun grafiği, şekil grafiği, nesne grafiği, tablo, ağaç şeması gibi farklı gösterimlerkullandırılır.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Veri toplama sırasında düzeye uygun çalışmalar yapılmasına dikkat edilir.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Veri toplama sürecinde seçilen konu ya da sorunun veri toplamaya uygun olup olmadığı üzerindekonuşulur.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ç) Öğrencilerin bu aşamaya kadar öğrendiği tablo ve grafik gösterimlerine uygun sorular kullanılır.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d) Verilere uygun grafik başlıkları ve birimler kullandırılır.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e) Sınıflanabilir (cinsiyet, göz rengi gibi) ve sıralanabilir (boy sırası, yarışma sonuçları gibi) veriye uygunfarklı grafik gösterimlerinin kullanılması ve uygun gösterimin belirlenmesi sağlanır.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f) İki veya daha fazla özellik kullanılır.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 Bilgi ve iletişim teknolojilerinden yararlanılabilir.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h) Verilerin farklı gösterimlerinden yararlanılarak tasarruf bilinci ile finansal okuryazarlık arasında ilişkikurulur.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Problem kurmaya yönelik çalışmalara da yer verilir.</w:t>
            </w:r>
          </w:p>
        </w:tc>
        <w:tc>
          <w:tcPr>
            <w:tcW w:w="1559" w:type="dxa"/>
            <w:vAlign w:val="center"/>
          </w:tcPr>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178)</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*4.Ünite Değerlendirmesi (sayfa 180)</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bl>
    <w:p w:rsidR="00935736" w:rsidRDefault="00935736"/>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bookmarkEnd w:id="5"/>
          <w:p w:rsidR="00935736" w:rsidRPr="00C057EE" w:rsidRDefault="00935736" w:rsidP="00C057EE">
            <w:pPr>
              <w:pStyle w:val="Header"/>
              <w:jc w:val="center"/>
              <w:rPr>
                <w:rFonts w:ascii="Tahoma" w:hAnsi="Tahoma" w:cs="Tahoma"/>
                <w:b/>
                <w:bCs/>
                <w:sz w:val="16"/>
                <w:szCs w:val="16"/>
              </w:rPr>
            </w:pPr>
            <w:r w:rsidRPr="00C057EE">
              <w:rPr>
                <w:rFonts w:ascii="Tahoma" w:hAnsi="Tahoma" w:cs="Tahoma"/>
                <w:b/>
                <w:bCs/>
                <w:sz w:val="16"/>
                <w:szCs w:val="16"/>
              </w:rPr>
              <w:t>Ünite No: 5</w:t>
            </w:r>
          </w:p>
        </w:tc>
        <w:tc>
          <w:tcPr>
            <w:tcW w:w="14288" w:type="dxa"/>
            <w:gridSpan w:val="7"/>
            <w:vAlign w:val="center"/>
          </w:tcPr>
          <w:p w:rsidR="00935736" w:rsidRPr="00C057EE" w:rsidRDefault="00935736" w:rsidP="00DD760B">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95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MART</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(24-25.HAFTA)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9 Mart – 16 Mart</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6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M.4.2.1.1. Üçgen, kare ve dikdörtgenin kenarlarını ve köşelerini isimlendirir.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M.4.2.1.2. Kare ve dikdörtgenin kenar özelliklerini belirler.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M.4.2.1.3. Üçgenleri kenar uzunluklarına göre sınıflandırır.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Geometrik Cisimler ve Şekiller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b/>
                <w:bCs/>
                <w:sz w:val="16"/>
                <w:szCs w:val="16"/>
              </w:rPr>
              <w:t>*</w:t>
            </w:r>
            <w:r w:rsidRPr="00C057EE">
              <w:rPr>
                <w:rFonts w:ascii="Tahoma" w:hAnsi="Tahoma" w:cs="Tahoma"/>
                <w:sz w:val="16"/>
                <w:szCs w:val="16"/>
              </w:rPr>
              <w:t>Üçgen, Kare ve Dikdörtgen</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Bilim ve Teknoloji Haftası (8-14 Mart)</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İstiklâl Marşı'nın Kabulü ve Mehmet Akif Ersoy'u Anma Günü (12 Mart)</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194)</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67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MART</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(25.HAFTA)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17 Mart – 18Mart</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M.4.2.1.4. Açınımı verilen küpü oluşturur.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Geometrik Cisimler ve Şekiller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b/>
                <w:bCs/>
                <w:sz w:val="16"/>
                <w:szCs w:val="16"/>
              </w:rPr>
              <w:t>*</w:t>
            </w:r>
            <w:r w:rsidRPr="00C057EE">
              <w:rPr>
                <w:rFonts w:ascii="Tahoma" w:hAnsi="Tahoma" w:cs="Tahoma"/>
                <w:sz w:val="16"/>
                <w:szCs w:val="16"/>
              </w:rPr>
              <w:t>Açınımı Verilen Küpü Oluşturma</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Şehitler Günü (18 Mart)</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196)</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773"/>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MART</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(25.HAFTA)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19 Mart – 20 Mart</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M.4.2.1.5. İzometrik ya da kareli kâğıda eş küplerle çizilmiş olarak verilen modellere uygun basit yapılar oluşturur.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Geometrik Cisimler ve Şekiller</w:t>
            </w:r>
          </w:p>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w:t>
            </w:r>
            <w:r w:rsidRPr="00C057EE">
              <w:rPr>
                <w:rFonts w:ascii="Tahoma" w:hAnsi="Tahoma" w:cs="Tahoma"/>
                <w:sz w:val="16"/>
                <w:szCs w:val="16"/>
              </w:rPr>
              <w:t>Çizimlere Uygun Yapılar</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199)</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773"/>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MART</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(26.HAFTA)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23 Mart – 24 Mart</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M.4.2.3.1. Düzlemi tanır ve örneklendirir.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Geometride Temel Kavramlar</w:t>
            </w:r>
          </w:p>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w:t>
            </w:r>
            <w:r w:rsidRPr="00C057EE">
              <w:rPr>
                <w:rFonts w:ascii="Tahoma" w:hAnsi="Tahoma" w:cs="Tahoma"/>
                <w:sz w:val="16"/>
                <w:szCs w:val="16"/>
              </w:rPr>
              <w:t>Düzlem</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Orman Haftası (21-26 Mart)</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201)</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bl>
    <w:p w:rsidR="00935736" w:rsidRDefault="00935736"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r w:rsidRPr="00C057EE">
              <w:rPr>
                <w:rFonts w:ascii="Tahoma" w:hAnsi="Tahoma" w:cs="Tahoma"/>
                <w:b/>
                <w:bCs/>
                <w:sz w:val="16"/>
                <w:szCs w:val="16"/>
              </w:rPr>
              <w:t>Ünite No: 5</w:t>
            </w:r>
          </w:p>
        </w:tc>
        <w:tc>
          <w:tcPr>
            <w:tcW w:w="14288" w:type="dxa"/>
            <w:gridSpan w:val="7"/>
            <w:vAlign w:val="center"/>
          </w:tcPr>
          <w:p w:rsidR="00935736" w:rsidRPr="00C057EE" w:rsidRDefault="00935736" w:rsidP="007053EA">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95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MART-NİSAN</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(26-27.HAFTA)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25 Mart – 3 Nisan</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8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M.4.2.3.2. Açıyı oluşturan ışınları ve köşeyi belirler, açıyı isimlendirir ve sembolle gösterir.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M.4.2.3.3. Açıları, standart olmayan birimlerle ölçer ve standart ölçme birimlerinin gerekliliğini açıklar.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M.4.2.3.4. Açıları standart açı ölçme araçlarıyla ölçerek dar, dik, geniş ve doğru açı olarak belirler.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M.4.2.3.5. Standart açı ölçme araçları kullanarak ölçüsü verilen açıyı oluşturur.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Geometride Temel Kavramlar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b/>
                <w:bCs/>
                <w:sz w:val="16"/>
                <w:szCs w:val="16"/>
              </w:rPr>
              <w:t>*</w:t>
            </w:r>
            <w:r w:rsidRPr="00C057EE">
              <w:rPr>
                <w:rFonts w:ascii="Tahoma" w:hAnsi="Tahoma" w:cs="Tahoma"/>
                <w:sz w:val="16"/>
                <w:szCs w:val="16"/>
              </w:rPr>
              <w:t>Açılar</w:t>
            </w:r>
          </w:p>
        </w:tc>
        <w:tc>
          <w:tcPr>
            <w:tcW w:w="1418"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Dik açı referans alınarak karşılaştırma yapılır.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Geniş açı modelleri incelenirken doğru açıdan büyük olmamalarına dikkat edilir.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Açı ölçmeye yarayan araçların (iletki, gönye vb.) yardımıyla açının, bir ışının başlangıç noktasıetrafında döndürülmesi ile oluştuğu fark ettirilir.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Aynı ölçüye sahip açıların duruşlarındaki farklılığın, açının ölçüsünde etkili olmadığı vurgulanır.</w:t>
            </w:r>
          </w:p>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Kütüphaneler Haftası (Mart ayının son pazartesi gününü içine alan hafta)</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210)</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jc w:val="center"/>
              <w:rPr>
                <w:rFonts w:ascii="Tahoma" w:hAnsi="Tahoma" w:cs="Tahoma"/>
                <w:sz w:val="16"/>
                <w:szCs w:val="16"/>
              </w:rPr>
            </w:pPr>
            <w:r w:rsidRPr="00C057EE">
              <w:rPr>
                <w:rFonts w:ascii="Tahoma" w:hAnsi="Tahoma" w:cs="Tahoma"/>
                <w:b/>
                <w:bCs/>
                <w:color w:val="FF0000"/>
                <w:sz w:val="24"/>
                <w:szCs w:val="24"/>
              </w:rPr>
              <w:t>1. Yazılı Sınavı</w:t>
            </w:r>
          </w:p>
        </w:tc>
      </w:tr>
      <w:tr w:rsidR="00935736" w:rsidRPr="00C057EE">
        <w:trPr>
          <w:trHeight w:val="195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NİSAN</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6 Nisan – 10 Nisan</w:t>
            </w:r>
          </w:p>
        </w:tc>
        <w:tc>
          <w:tcPr>
            <w:tcW w:w="14713" w:type="dxa"/>
            <w:gridSpan w:val="8"/>
            <w:vAlign w:val="center"/>
          </w:tcPr>
          <w:p w:rsidR="00935736" w:rsidRPr="00C057EE" w:rsidRDefault="00935736" w:rsidP="00C057EE">
            <w:pPr>
              <w:spacing w:after="0" w:line="240" w:lineRule="auto"/>
              <w:jc w:val="center"/>
              <w:rPr>
                <w:rFonts w:ascii="Tahoma" w:hAnsi="Tahoma" w:cs="Tahoma"/>
                <w:sz w:val="36"/>
                <w:szCs w:val="36"/>
              </w:rPr>
            </w:pPr>
            <w:r w:rsidRPr="00C057EE">
              <w:rPr>
                <w:rFonts w:ascii="Tahoma" w:hAnsi="Tahoma" w:cs="Tahoma"/>
                <w:color w:val="FF0000"/>
                <w:sz w:val="36"/>
                <w:szCs w:val="36"/>
              </w:rPr>
              <w:t>2.Ara Tatil</w:t>
            </w:r>
          </w:p>
        </w:tc>
      </w:tr>
    </w:tbl>
    <w:p w:rsidR="00935736" w:rsidRDefault="00935736" w:rsidP="00932D32"/>
    <w:p w:rsidR="00935736" w:rsidRDefault="00935736" w:rsidP="00932D32"/>
    <w:p w:rsidR="00935736" w:rsidRDefault="00935736"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r w:rsidRPr="00C057EE">
              <w:rPr>
                <w:rFonts w:ascii="Tahoma" w:hAnsi="Tahoma" w:cs="Tahoma"/>
                <w:b/>
                <w:bCs/>
                <w:sz w:val="16"/>
                <w:szCs w:val="16"/>
              </w:rPr>
              <w:t>Ünite No: 5</w:t>
            </w:r>
          </w:p>
        </w:tc>
        <w:tc>
          <w:tcPr>
            <w:tcW w:w="14288" w:type="dxa"/>
            <w:gridSpan w:val="7"/>
            <w:vAlign w:val="center"/>
          </w:tcPr>
          <w:p w:rsidR="00935736" w:rsidRPr="00C057EE" w:rsidRDefault="00935736" w:rsidP="007053EA">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818"/>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NİSAN</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(28.HAFTA)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13 Nisan – 17 Nisan</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5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M.4.2.2.1. Ayna simetrisini, geometrik şekiller ve modeller üzerinde açıklayarak simetri doğrusunu çizer.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M.4.2.2.2. Verilen şeklin doğruya göre simetriğini çizer.</w:t>
            </w:r>
          </w:p>
          <w:p w:rsidR="00935736" w:rsidRPr="00C057EE" w:rsidRDefault="00935736" w:rsidP="00C057EE">
            <w:pPr>
              <w:spacing w:after="0" w:line="240" w:lineRule="auto"/>
              <w:rPr>
                <w:rFonts w:ascii="Tahoma" w:hAnsi="Tahoma" w:cs="Tahoma"/>
                <w:sz w:val="16"/>
                <w:szCs w:val="16"/>
              </w:rPr>
            </w:pP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Uzamsal İlişkiler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*Simetri</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Kelebeğin kanatları, çiçek, yaprak, kumaş, kilim desenleri, harfler vb. modeller üzerinde uygun yerlereayna yerleştirilip eş parçalar gözlemlenerek bu nesnelerin simetrik oldukları fark ettirilir. Bu tür simetriye“ayna simetrisi” veya “aynaya göre simetri” veya “doğruya göre simetri” denildiği vurgulanır.</w:t>
            </w:r>
          </w:p>
        </w:tc>
        <w:tc>
          <w:tcPr>
            <w:tcW w:w="1559" w:type="dxa"/>
            <w:vAlign w:val="center"/>
          </w:tcPr>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216)</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2830"/>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NİSAN</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(29.HAFTA)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20 Nisan – 24 Nisan</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4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M.4.3.1.1. Standart uzunluk ölçme birimlerinden milimetrenin kullanım alanlarını belirtir.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M.4.3.1.2. Uzunluk ölçme birimleri arasındaki ilişkileri açıklar ve birbiri cinsinden yazar.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Atatürk'ün ölçülerle ilgili getirdiği yeniliklerin tarihlerini içeren problemleri çözebilme</w:t>
            </w:r>
          </w:p>
          <w:p w:rsidR="00935736" w:rsidRPr="00C057EE" w:rsidRDefault="00935736" w:rsidP="00C057EE">
            <w:pPr>
              <w:spacing w:after="0" w:line="240" w:lineRule="auto"/>
              <w:rPr>
                <w:rFonts w:ascii="Tahoma" w:hAnsi="Tahoma" w:cs="Tahoma"/>
                <w:sz w:val="16"/>
                <w:szCs w:val="16"/>
              </w:rPr>
            </w:pP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Uzunluk Ölçme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*Uzunlukları Ölçme</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Milimetre-santimetre, santimetre-metre ve metre-kilometre arasındaki ikili dönüştürmelerle sınırlı kalınır.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Ondalık gösterim kullanılmasını gerektiren dönüştürmeler yapılmaz.</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Atatürk'ün Hayatı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*GetirdiğiYenilikler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Bu hedef ve davranışlar, ölçüler bölümünde kazandırılacak ve konu ile ilgili problemlere geçilmeden önce bir paragraf halinde açıklayıcı bilgi de verilecektir.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Ulusal Egemenlik ve Çocuk Bayramı (23 Nisan)</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221)</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83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NİSAN</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(30.HAFTA)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27 Nisan – 28 Nisan</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M.4.3.1.3. Doğrudan ölçebileceği bir uzunluğu en uygun uzunluk ölçme birimiyle tahmin eder ve tahminini ölçmeyaparak kontrol eder.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Uzunluk Ölçme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*Uzunluk Ölçülerini Tahmin Etme</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Kilometre ile işlem yapılmaz.</w:t>
            </w: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224)</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bl>
    <w:p w:rsidR="00935736" w:rsidRDefault="00935736"/>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bookmarkStart w:id="6" w:name="_Hlk17790893"/>
            <w:r w:rsidRPr="00C057EE">
              <w:rPr>
                <w:rFonts w:ascii="Tahoma" w:hAnsi="Tahoma" w:cs="Tahoma"/>
                <w:b/>
                <w:bCs/>
                <w:sz w:val="16"/>
                <w:szCs w:val="16"/>
              </w:rPr>
              <w:t>Ünite No: 5</w:t>
            </w:r>
          </w:p>
        </w:tc>
        <w:tc>
          <w:tcPr>
            <w:tcW w:w="14288" w:type="dxa"/>
            <w:gridSpan w:val="7"/>
            <w:vAlign w:val="center"/>
          </w:tcPr>
          <w:p w:rsidR="00935736" w:rsidRPr="00C057EE" w:rsidRDefault="00935736" w:rsidP="007053EA">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959"/>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NİSAN-MAYIS</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(30-31.HAFTA)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29 Nisan – 5 Mayıs</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4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M.4.3.1.4. Uzunluk ölçme birimlerinin kullanıldığı en çok üç işlem gerektiren problemleri çözer.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Uzunluk Ölçme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b/>
                <w:bCs/>
                <w:sz w:val="16"/>
                <w:szCs w:val="16"/>
              </w:rPr>
              <w:t>*</w:t>
            </w:r>
            <w:r w:rsidRPr="00C057EE">
              <w:rPr>
                <w:rFonts w:ascii="Tahoma" w:hAnsi="Tahoma" w:cs="Tahoma"/>
                <w:sz w:val="16"/>
                <w:szCs w:val="16"/>
              </w:rPr>
              <w:t>Uzunluk Ölçme Birimleri İle İlgili Problemler</w:t>
            </w:r>
          </w:p>
        </w:tc>
        <w:tc>
          <w:tcPr>
            <w:tcW w:w="1418"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Trafik ve İlkyardım Haftası (Mayıs ayının ilk haftası)</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229)</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*5.Ünite Değerlendirmesi (sayfa 230)</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bookmarkEnd w:id="6"/>
    </w:tbl>
    <w:p w:rsidR="00935736" w:rsidRDefault="00935736"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bookmarkStart w:id="7" w:name="_Hlk17791062"/>
            <w:r w:rsidRPr="00C057EE">
              <w:rPr>
                <w:rFonts w:ascii="Tahoma" w:hAnsi="Tahoma" w:cs="Tahoma"/>
                <w:b/>
                <w:bCs/>
                <w:sz w:val="16"/>
                <w:szCs w:val="16"/>
              </w:rPr>
              <w:t>Ünite No: 6</w:t>
            </w:r>
          </w:p>
        </w:tc>
        <w:tc>
          <w:tcPr>
            <w:tcW w:w="14288" w:type="dxa"/>
            <w:gridSpan w:val="7"/>
            <w:vAlign w:val="center"/>
          </w:tcPr>
          <w:p w:rsidR="00935736" w:rsidRPr="00C057EE" w:rsidRDefault="00935736" w:rsidP="004C398B">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2243"/>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MAYIS</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(31.HAFTA)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6 Mayıs – 8 Mayıs</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M.4.3.2.1. Kare ve dikdörtgenin çevre uzunlukları ile kenar uzunlukları arasındaki ilişkiyi açıklar.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M.4.3.2.2. Aynı çevre uzunluğuna sahip farklı geometrik şekiller oluşturur.</w:t>
            </w:r>
          </w:p>
          <w:p w:rsidR="00935736" w:rsidRPr="00C057EE" w:rsidRDefault="00935736" w:rsidP="00C057EE">
            <w:pPr>
              <w:spacing w:after="0" w:line="240" w:lineRule="auto"/>
              <w:rPr>
                <w:rFonts w:ascii="Tahoma" w:hAnsi="Tahoma" w:cs="Tahoma"/>
                <w:sz w:val="16"/>
                <w:szCs w:val="16"/>
              </w:rPr>
            </w:pP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Çevre Ölçme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*Kare ve Dikdörtgenin Çevre Uzunlukları</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Çevre ve bir kenar uzunluğu verilen dikdörtgenin veya çevre uzunluğu verilen karenin bir kenarınınuzunluğunu bulma etkinlikleriyle çevre ve kenar uzunluklarının ilişkileri incelenir.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Bir karenin çevre uzunluğunun, bir kenarının uzunluğunun dört katı olduğu buldurulur.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Bu tür çalışmalarda kareli ya da noktalı kâğıt kullandırılacak (birim sayısıyla ilişkilendirme yapılarak)çalışmalara yer verilir.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Noktalı ya da izometrik kâğıttan faydalanılarak etkinlikler yapılır.</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Anneler Günü (Mayıs ayının 2. pazarı)</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240)</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2260"/>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MAYIS</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(32.HAFTA)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11 Mayıs – 13 Mayıs</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M.4.3.2.3. Şekillerin çevre uzunluklarını hesaplamayla ilgili problemleri çözer.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Çevre Ölçme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*Çevre Uzunluğu İle İlgili Problemler</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Çemberin çevresine yer verilmez.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Problem kurmaya yönelik çalışmalara da yer verilir.</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Engelliler Haftası (10-16 Mayıs)</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245)</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2260"/>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MAYIS</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(32.HAFTA)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14 Mayıs – 15 Mayıs</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M.4.3.3.1. Şekillerin alanlarının, bu alanı kaplayan birimkarelerin sayısı olduğunu belirler.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Alan Ölçme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*Alan ile Birimkare İlişkisi</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Tanınan şekillerin yanı sıra kareli kâğıt üzerine çizilen yaprak, el gibi girintili şekillerle de çalışılır.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Örnekler verilirken çevre uzunlukları aynı, alanları farklı şekiller üzerinde çalışmalar yapılır.</w:t>
            </w: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248)</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bookmarkEnd w:id="7"/>
    </w:tbl>
    <w:p w:rsidR="00935736" w:rsidRDefault="00935736" w:rsidP="00932D32"/>
    <w:p w:rsidR="00935736" w:rsidRDefault="00935736"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r w:rsidRPr="00C057EE">
              <w:rPr>
                <w:rFonts w:ascii="Tahoma" w:hAnsi="Tahoma" w:cs="Tahoma"/>
                <w:b/>
                <w:bCs/>
                <w:sz w:val="16"/>
                <w:szCs w:val="16"/>
              </w:rPr>
              <w:t>Ünite No :6</w:t>
            </w:r>
          </w:p>
        </w:tc>
        <w:tc>
          <w:tcPr>
            <w:tcW w:w="14288" w:type="dxa"/>
            <w:gridSpan w:val="7"/>
            <w:vAlign w:val="center"/>
          </w:tcPr>
          <w:p w:rsidR="00935736" w:rsidRPr="00C057EE" w:rsidRDefault="00935736" w:rsidP="004C398B">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2243"/>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MAYIS</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(33.HAFTA)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18Mayıs – 21 Mayıs</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M.4.3.3.2. Kare ve dikdörtgenin alanını toplama ve çarpma işlemleri ile ilişkilendirir.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Alan Ölçme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*Kare ve Dikdörtgenin Alanı</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Kare ve dikdörtgenin alanlarını birimkareleri sayarak hesaplar.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Sayma, tekrarlı toplama ve çarpma işlemleri yapılarak alan hesaplama çalışmaları yapılır.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Bu çalışmalar yapılırken satır-sütun ilişkisinden yararlanılır</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Müzeler Haftası (18-24 Mayıs)</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Atatürk'ü Anma ve Gençlik ve Spor Bayramı (19 Mayıs)</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251)</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2260"/>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MAYIS-HAZİRAN</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(33-34-35.HAFTA)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22 Mayıs – 2 Haziran</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6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M.4.3.5.1. Yarım ve çeyrek kilogramı gram cinsinden ifade eder.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M.4.3.5.2. Kilogram ve gramı kütle ölçerken birlikte kullanır.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M.4.3.5.3. Ton ve miligramın kullanıldığı yerleri belirler </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M.4.3.5.4. Ton-kilogram, kilogram-gram, gram-miligram arasındaki ilişkiyi açıklar ve birbirine dönüştürür.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Tartma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*Tartma</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Tonun ve miligramın kısaltma kullanılarak gösterimine yer verilir.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Ondalık gösterim gerektirmeyen dönüştürmeler yapılır</w:t>
            </w: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257)</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260)</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p w:rsidR="00935736" w:rsidRPr="00C057EE" w:rsidRDefault="00935736" w:rsidP="00C057EE">
            <w:pPr>
              <w:spacing w:after="0" w:line="240" w:lineRule="auto"/>
              <w:jc w:val="center"/>
              <w:rPr>
                <w:rFonts w:ascii="Tahoma" w:hAnsi="Tahoma" w:cs="Tahoma"/>
                <w:sz w:val="16"/>
                <w:szCs w:val="16"/>
              </w:rPr>
            </w:pPr>
            <w:r w:rsidRPr="00C057EE">
              <w:rPr>
                <w:rFonts w:ascii="Tahoma" w:hAnsi="Tahoma" w:cs="Tahoma"/>
                <w:b/>
                <w:bCs/>
                <w:color w:val="FF0000"/>
                <w:sz w:val="24"/>
                <w:szCs w:val="24"/>
              </w:rPr>
              <w:t>2. Yazılı Sınavı</w:t>
            </w:r>
          </w:p>
        </w:tc>
      </w:tr>
    </w:tbl>
    <w:p w:rsidR="00935736" w:rsidRDefault="00935736" w:rsidP="00932D32"/>
    <w:p w:rsidR="00935736" w:rsidRDefault="00935736"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935736" w:rsidRPr="00C057EE">
        <w:trPr>
          <w:trHeight w:val="416"/>
          <w:tblHeader/>
          <w:jc w:val="center"/>
        </w:trPr>
        <w:tc>
          <w:tcPr>
            <w:tcW w:w="1413" w:type="dxa"/>
            <w:gridSpan w:val="3"/>
            <w:vAlign w:val="center"/>
          </w:tcPr>
          <w:p w:rsidR="00935736" w:rsidRPr="00C057EE" w:rsidRDefault="00935736" w:rsidP="00C057EE">
            <w:pPr>
              <w:pStyle w:val="Header"/>
              <w:jc w:val="center"/>
              <w:rPr>
                <w:rFonts w:ascii="Tahoma" w:hAnsi="Tahoma" w:cs="Tahoma"/>
                <w:b/>
                <w:bCs/>
                <w:sz w:val="16"/>
                <w:szCs w:val="16"/>
              </w:rPr>
            </w:pPr>
            <w:r w:rsidRPr="00C057EE">
              <w:rPr>
                <w:rFonts w:ascii="Tahoma" w:hAnsi="Tahoma" w:cs="Tahoma"/>
                <w:b/>
                <w:bCs/>
                <w:sz w:val="16"/>
                <w:szCs w:val="16"/>
              </w:rPr>
              <w:t>Ünite No: 6</w:t>
            </w:r>
          </w:p>
        </w:tc>
        <w:tc>
          <w:tcPr>
            <w:tcW w:w="14288" w:type="dxa"/>
            <w:gridSpan w:val="7"/>
            <w:vAlign w:val="center"/>
          </w:tcPr>
          <w:p w:rsidR="00935736" w:rsidRPr="00C057EE" w:rsidRDefault="00935736" w:rsidP="003E4AEF">
            <w:pPr>
              <w:pStyle w:val="Header"/>
              <w:rPr>
                <w:rFonts w:ascii="Tahoma" w:hAnsi="Tahoma" w:cs="Tahoma"/>
                <w:b/>
                <w:bCs/>
                <w:sz w:val="16"/>
                <w:szCs w:val="16"/>
              </w:rPr>
            </w:pPr>
          </w:p>
        </w:tc>
      </w:tr>
      <w:tr w:rsidR="00935736" w:rsidRPr="00C057EE">
        <w:trPr>
          <w:trHeight w:val="272"/>
          <w:tblHeader/>
          <w:jc w:val="center"/>
        </w:trPr>
        <w:tc>
          <w:tcPr>
            <w:tcW w:w="1413" w:type="dxa"/>
            <w:gridSpan w:val="3"/>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SÜRE</w:t>
            </w:r>
          </w:p>
        </w:tc>
        <w:tc>
          <w:tcPr>
            <w:tcW w:w="212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KAZANIMLAR</w:t>
            </w:r>
          </w:p>
        </w:tc>
        <w:tc>
          <w:tcPr>
            <w:tcW w:w="2693"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ETKİNLİK &amp; KONULAR</w:t>
            </w:r>
          </w:p>
        </w:tc>
        <w:tc>
          <w:tcPr>
            <w:tcW w:w="1418"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ÖĞRENME ÖĞRETME YÖNTEM VE TEKNİKLERİ</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KULLANILAN EĞİTİM TEKNOLOJİLERİ ARAÇ VE GEREÇLER</w:t>
            </w:r>
          </w:p>
        </w:tc>
        <w:tc>
          <w:tcPr>
            <w:tcW w:w="2977"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AÇIKLAMALAR</w:t>
            </w:r>
          </w:p>
        </w:tc>
        <w:tc>
          <w:tcPr>
            <w:tcW w:w="1559"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BELİRLİ GÜN VE HAFTALAR</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VE</w:t>
            </w:r>
          </w:p>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ATATÜRKÇÜLÜK KONULARI</w:t>
            </w:r>
          </w:p>
        </w:tc>
        <w:tc>
          <w:tcPr>
            <w:tcW w:w="1956" w:type="dxa"/>
            <w:vMerge w:val="restart"/>
            <w:vAlign w:val="center"/>
          </w:tcPr>
          <w:p w:rsidR="00935736" w:rsidRPr="00C057EE" w:rsidRDefault="00935736" w:rsidP="00C057EE">
            <w:pPr>
              <w:spacing w:after="0" w:line="240" w:lineRule="auto"/>
              <w:jc w:val="center"/>
              <w:rPr>
                <w:rFonts w:ascii="Tahoma" w:hAnsi="Tahoma" w:cs="Tahoma"/>
                <w:b/>
                <w:bCs/>
                <w:sz w:val="16"/>
                <w:szCs w:val="16"/>
              </w:rPr>
            </w:pPr>
            <w:r w:rsidRPr="00C057EE">
              <w:rPr>
                <w:rFonts w:ascii="Tahoma" w:hAnsi="Tahoma" w:cs="Tahoma"/>
                <w:b/>
                <w:bCs/>
                <w:sz w:val="16"/>
                <w:szCs w:val="16"/>
              </w:rPr>
              <w:t>ÖLÇME VE DEĞERLENDİRME</w:t>
            </w:r>
          </w:p>
        </w:tc>
      </w:tr>
      <w:tr w:rsidR="00935736" w:rsidRPr="00C057EE">
        <w:trPr>
          <w:trHeight w:val="857"/>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AY</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HAFTA</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SAAT</w:t>
            </w:r>
          </w:p>
        </w:tc>
        <w:tc>
          <w:tcPr>
            <w:tcW w:w="2126"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693"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418"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2977"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559" w:type="dxa"/>
            <w:vMerge/>
            <w:vAlign w:val="center"/>
          </w:tcPr>
          <w:p w:rsidR="00935736" w:rsidRPr="00C057EE" w:rsidRDefault="00935736" w:rsidP="00C057EE">
            <w:pPr>
              <w:spacing w:after="0" w:line="240" w:lineRule="auto"/>
              <w:jc w:val="center"/>
              <w:rPr>
                <w:rFonts w:ascii="Tahoma" w:hAnsi="Tahoma" w:cs="Tahoma"/>
                <w:sz w:val="16"/>
                <w:szCs w:val="16"/>
              </w:rPr>
            </w:pPr>
          </w:p>
        </w:tc>
        <w:tc>
          <w:tcPr>
            <w:tcW w:w="1956" w:type="dxa"/>
            <w:vMerge/>
            <w:vAlign w:val="center"/>
          </w:tcPr>
          <w:p w:rsidR="00935736" w:rsidRPr="00C057EE" w:rsidRDefault="00935736" w:rsidP="00C057EE">
            <w:pPr>
              <w:spacing w:after="0" w:line="240" w:lineRule="auto"/>
              <w:jc w:val="center"/>
              <w:rPr>
                <w:rFonts w:ascii="Tahoma" w:hAnsi="Tahoma" w:cs="Tahoma"/>
                <w:sz w:val="16"/>
                <w:szCs w:val="16"/>
              </w:rPr>
            </w:pPr>
          </w:p>
        </w:tc>
      </w:tr>
      <w:tr w:rsidR="00935736" w:rsidRPr="00C057EE">
        <w:trPr>
          <w:trHeight w:val="1258"/>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HAZİRAN</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(35.HAFTA)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3-5 Haziran</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M.4.3.5.5. Ton, kilogram, gram ve miligram ile ilgili problemleri çözer.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Tartma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*Tartma İle İlgili Problemler</w:t>
            </w:r>
          </w:p>
        </w:tc>
        <w:tc>
          <w:tcPr>
            <w:tcW w:w="1418"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1.Anlatım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2.Tüme varım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Tümdengelim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Grup tartışması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Gezi gözlem</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Gösteri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Soru yanıt</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8. Örnek olay</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9. Beyin fırtınası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10. Canlandırma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11. Grup çalışmaları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12. Oyunlar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13. Rol yapma</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14. Canlandırma</w:t>
            </w:r>
          </w:p>
          <w:p w:rsidR="00935736" w:rsidRPr="00C057EE" w:rsidRDefault="00935736" w:rsidP="00C057EE">
            <w:pPr>
              <w:spacing w:after="0" w:line="240" w:lineRule="auto"/>
              <w:rPr>
                <w:rFonts w:ascii="Tahoma" w:hAnsi="Tahoma" w:cs="Tahoma"/>
                <w:sz w:val="16"/>
                <w:szCs w:val="16"/>
              </w:rPr>
            </w:pPr>
          </w:p>
        </w:tc>
        <w:tc>
          <w:tcPr>
            <w:tcW w:w="1559" w:type="dxa"/>
            <w:vMerge w:val="restart"/>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Yazılı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 Matematik Ders Kitabımız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Ansiklopediler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Güncel yayınlar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Öykü, hikâye kitapları</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Kaynak kişiler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1.Öğretmenler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Okul müdürü</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3. Aile bireyleri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Çevremizdeki kurumlarda çalışanlar.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Görsel Kaynaklar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2. Video</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4. Etkinlik örnekleri</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5. Bilgisayar vb.</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6. Levhalar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7. Resimler</w:t>
            </w: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Problem kurmaya yönelik çalışmalara da yer verilir.</w:t>
            </w: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265)</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845"/>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HAZİRAN</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(36.HAFTA)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8-11 Haziran</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4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M.4.3.6.1. Mililitrenin kullanıldığı yerleri açıklar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M.4.3.6.2. Litre ve mililitre arasındaki ilişkiyi açıklar ve birbirine dönüştürür.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M.4.3.6.3. Litre ve mililitreyi miktar belirtmek için bir arada kullanır.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Sıvı Ölçme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*Sıvı Ölçme</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Günlük hayatta en çok kullanılan yerlere ve durumlara örnek verilir.</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Ondalık gösterim kullanılmaz.</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 Modeller kullanılarak etkinlikler yapılır. Örneğin 1 bardak su 200 mL, 6 bardak su 1 litre 200 mLşeklinde ifade edilir.</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 Ondalık gösterim kullanılmaz.</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c) Tasarruf konusuna değinilir.</w:t>
            </w:r>
          </w:p>
        </w:tc>
        <w:tc>
          <w:tcPr>
            <w:tcW w:w="1559"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Çevre Koruma Haftası (Haziran ayının 2. haftası)</w:t>
            </w: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272)</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536"/>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HAZİRAN</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(36-37.HAFTA)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12-15 Haziran</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2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M.4.3.6.4. Bir kaptaki sıvının miktarını, litre ve mililitre birimleriyle tahmin eder ve ölçme yaparak tahminini kontrol eder.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Sıvı Ölçme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*Bir Kaptaki Sıvının Miktarını Tahmin Etme</w:t>
            </w:r>
          </w:p>
        </w:tc>
        <w:tc>
          <w:tcPr>
            <w:tcW w:w="1418" w:type="dxa"/>
            <w:vMerge/>
            <w:vAlign w:val="center"/>
          </w:tcPr>
          <w:p w:rsidR="00935736" w:rsidRPr="00C057EE" w:rsidRDefault="00935736" w:rsidP="00C057EE">
            <w:pPr>
              <w:spacing w:after="0" w:line="240" w:lineRule="auto"/>
              <w:rPr>
                <w:rFonts w:ascii="Tahoma" w:hAnsi="Tahoma" w:cs="Tahoma"/>
                <w:sz w:val="16"/>
                <w:szCs w:val="16"/>
              </w:rPr>
            </w:pPr>
          </w:p>
        </w:tc>
        <w:tc>
          <w:tcPr>
            <w:tcW w:w="1559" w:type="dxa"/>
            <w:vMerge/>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 xml:space="preserve">Ders Kitabı </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*Alıştırmalar (sayfa 275)</w:t>
            </w:r>
          </w:p>
          <w:p w:rsidR="00935736" w:rsidRPr="00C057EE" w:rsidRDefault="00935736" w:rsidP="00C057EE">
            <w:pPr>
              <w:spacing w:after="0" w:line="240" w:lineRule="auto"/>
              <w:rPr>
                <w:rFonts w:ascii="Tahoma" w:hAnsi="Tahoma" w:cs="Tahoma"/>
                <w:sz w:val="16"/>
                <w:szCs w:val="16"/>
              </w:rPr>
            </w:pP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*Gözlem Formu</w:t>
            </w:r>
          </w:p>
        </w:tc>
      </w:tr>
      <w:tr w:rsidR="00935736" w:rsidRPr="00C057EE">
        <w:trPr>
          <w:trHeight w:val="1426"/>
          <w:tblHeader/>
          <w:jc w:val="center"/>
        </w:trPr>
        <w:tc>
          <w:tcPr>
            <w:tcW w:w="562"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HAZİRAN</w:t>
            </w:r>
          </w:p>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(37.HAFTA)</w:t>
            </w:r>
          </w:p>
        </w:tc>
        <w:tc>
          <w:tcPr>
            <w:tcW w:w="426"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16-19 Haziran</w:t>
            </w:r>
          </w:p>
        </w:tc>
        <w:tc>
          <w:tcPr>
            <w:tcW w:w="425" w:type="dxa"/>
            <w:textDirection w:val="btLr"/>
            <w:vAlign w:val="center"/>
          </w:tcPr>
          <w:p w:rsidR="00935736" w:rsidRPr="00C057EE" w:rsidRDefault="00935736" w:rsidP="00C057EE">
            <w:pPr>
              <w:spacing w:after="0" w:line="240" w:lineRule="auto"/>
              <w:ind w:left="113" w:right="113"/>
              <w:jc w:val="center"/>
              <w:rPr>
                <w:rFonts w:ascii="Tahoma" w:hAnsi="Tahoma" w:cs="Tahoma"/>
                <w:b/>
                <w:bCs/>
                <w:sz w:val="16"/>
                <w:szCs w:val="16"/>
              </w:rPr>
            </w:pPr>
            <w:r w:rsidRPr="00C057EE">
              <w:rPr>
                <w:rFonts w:ascii="Tahoma" w:hAnsi="Tahoma" w:cs="Tahoma"/>
                <w:b/>
                <w:bCs/>
                <w:sz w:val="16"/>
                <w:szCs w:val="16"/>
              </w:rPr>
              <w:t>4 SAAT</w:t>
            </w:r>
          </w:p>
        </w:tc>
        <w:tc>
          <w:tcPr>
            <w:tcW w:w="2126" w:type="dxa"/>
            <w:vAlign w:val="center"/>
          </w:tcPr>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M.4.3.6.5. Litre ve mililitre ile ilgili problemleri çözer.</w:t>
            </w:r>
          </w:p>
        </w:tc>
        <w:tc>
          <w:tcPr>
            <w:tcW w:w="2693" w:type="dxa"/>
            <w:vAlign w:val="center"/>
          </w:tcPr>
          <w:p w:rsidR="00935736" w:rsidRPr="00C057EE" w:rsidRDefault="00935736" w:rsidP="00C057EE">
            <w:pPr>
              <w:spacing w:after="0" w:line="240" w:lineRule="auto"/>
              <w:rPr>
                <w:rFonts w:ascii="Tahoma" w:hAnsi="Tahoma" w:cs="Tahoma"/>
                <w:b/>
                <w:bCs/>
                <w:sz w:val="16"/>
                <w:szCs w:val="16"/>
              </w:rPr>
            </w:pPr>
            <w:r w:rsidRPr="00C057EE">
              <w:rPr>
                <w:rFonts w:ascii="Tahoma" w:hAnsi="Tahoma" w:cs="Tahoma"/>
                <w:b/>
                <w:bCs/>
                <w:sz w:val="16"/>
                <w:szCs w:val="16"/>
              </w:rPr>
              <w:t>Sıvı Ölçme</w:t>
            </w:r>
          </w:p>
          <w:p w:rsidR="00935736" w:rsidRPr="00C057EE" w:rsidRDefault="00935736" w:rsidP="00C057EE">
            <w:pPr>
              <w:spacing w:after="0" w:line="240" w:lineRule="auto"/>
              <w:rPr>
                <w:rFonts w:ascii="Tahoma" w:hAnsi="Tahoma" w:cs="Tahoma"/>
                <w:sz w:val="16"/>
                <w:szCs w:val="16"/>
              </w:rPr>
            </w:pPr>
            <w:r w:rsidRPr="00C057EE">
              <w:rPr>
                <w:rFonts w:ascii="Tahoma" w:hAnsi="Tahoma" w:cs="Tahoma"/>
                <w:sz w:val="16"/>
                <w:szCs w:val="16"/>
              </w:rPr>
              <w:t>*Litre ve Mililitre İle İlgili Problemler</w:t>
            </w:r>
          </w:p>
        </w:tc>
        <w:tc>
          <w:tcPr>
            <w:tcW w:w="1418"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2977" w:type="dxa"/>
            <w:vAlign w:val="center"/>
          </w:tcPr>
          <w:p w:rsidR="00935736" w:rsidRPr="00C057EE" w:rsidRDefault="00935736" w:rsidP="00C057EE">
            <w:pPr>
              <w:spacing w:after="0" w:line="240" w:lineRule="auto"/>
              <w:rPr>
                <w:rFonts w:ascii="Tahoma" w:hAnsi="Tahoma" w:cs="Tahoma"/>
                <w:sz w:val="16"/>
                <w:szCs w:val="16"/>
              </w:rPr>
            </w:pPr>
          </w:p>
        </w:tc>
        <w:tc>
          <w:tcPr>
            <w:tcW w:w="1559" w:type="dxa"/>
            <w:vAlign w:val="center"/>
          </w:tcPr>
          <w:p w:rsidR="00935736" w:rsidRPr="00C057EE" w:rsidRDefault="00935736" w:rsidP="00C057EE">
            <w:pPr>
              <w:spacing w:after="0" w:line="240" w:lineRule="auto"/>
              <w:rPr>
                <w:rFonts w:ascii="Tahoma" w:hAnsi="Tahoma" w:cs="Tahoma"/>
                <w:sz w:val="16"/>
                <w:szCs w:val="16"/>
              </w:rPr>
            </w:pPr>
          </w:p>
        </w:tc>
        <w:tc>
          <w:tcPr>
            <w:tcW w:w="1956" w:type="dxa"/>
            <w:vAlign w:val="center"/>
          </w:tcPr>
          <w:p w:rsidR="00935736" w:rsidRPr="00C057EE" w:rsidRDefault="00935736" w:rsidP="00C057EE">
            <w:pPr>
              <w:spacing w:after="0" w:line="240" w:lineRule="auto"/>
              <w:rPr>
                <w:rFonts w:ascii="Tahoma" w:hAnsi="Tahoma" w:cs="Tahoma"/>
                <w:sz w:val="16"/>
                <w:szCs w:val="16"/>
              </w:rPr>
            </w:pPr>
          </w:p>
        </w:tc>
      </w:tr>
    </w:tbl>
    <w:p w:rsidR="00935736" w:rsidRDefault="00935736" w:rsidP="00932D32"/>
    <w:p w:rsidR="00935736" w:rsidRDefault="00935736" w:rsidP="00932D32"/>
    <w:p w:rsidR="00935736" w:rsidRPr="00647CB4" w:rsidRDefault="00935736" w:rsidP="00DD75DB">
      <w:pPr>
        <w:tabs>
          <w:tab w:val="left" w:pos="335"/>
          <w:tab w:val="left" w:pos="868"/>
          <w:tab w:val="left" w:pos="1077"/>
        </w:tabs>
        <w:spacing w:after="0"/>
        <w:rPr>
          <w:sz w:val="24"/>
          <w:szCs w:val="24"/>
        </w:rPr>
      </w:pPr>
      <w:bookmarkStart w:id="8" w:name="_GoBack"/>
      <w:bookmarkEnd w:id="8"/>
    </w:p>
    <w:p w:rsidR="00935736" w:rsidRPr="00647CB4" w:rsidRDefault="00935736" w:rsidP="00DD75DB">
      <w:pPr>
        <w:spacing w:after="0"/>
        <w:rPr>
          <w:sz w:val="24"/>
          <w:szCs w:val="24"/>
        </w:rPr>
      </w:pPr>
      <w:r w:rsidRPr="00647CB4">
        <w:rPr>
          <w:sz w:val="24"/>
          <w:szCs w:val="24"/>
        </w:rPr>
        <w:t xml:space="preserve">           4-A Sınıf Öğretmeni</w:t>
      </w:r>
      <w:r w:rsidRPr="00647CB4">
        <w:rPr>
          <w:sz w:val="24"/>
          <w:szCs w:val="24"/>
        </w:rPr>
        <w:tab/>
      </w:r>
      <w:r w:rsidRPr="00647CB4">
        <w:rPr>
          <w:sz w:val="24"/>
          <w:szCs w:val="24"/>
        </w:rPr>
        <w:tab/>
      </w:r>
      <w:r w:rsidRPr="00647CB4">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sidRPr="00647CB4">
        <w:rPr>
          <w:sz w:val="24"/>
          <w:szCs w:val="24"/>
        </w:rPr>
        <w:tab/>
      </w:r>
      <w:r w:rsidRPr="00647CB4">
        <w:rPr>
          <w:sz w:val="24"/>
          <w:szCs w:val="24"/>
        </w:rPr>
        <w:tab/>
      </w:r>
      <w:r w:rsidRPr="00647CB4">
        <w:rPr>
          <w:sz w:val="24"/>
          <w:szCs w:val="24"/>
        </w:rPr>
        <w:tab/>
      </w:r>
      <w:r w:rsidRPr="00647CB4">
        <w:rPr>
          <w:sz w:val="24"/>
          <w:szCs w:val="24"/>
        </w:rPr>
        <w:tab/>
        <w:t xml:space="preserve">                 Okul Müdürü</w:t>
      </w:r>
    </w:p>
    <w:p w:rsidR="00935736" w:rsidRDefault="00935736" w:rsidP="00932D32"/>
    <w:sectPr w:rsidR="00935736" w:rsidSect="00F11DDD">
      <w:headerReference w:type="default" r:id="rId6"/>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736" w:rsidRDefault="00935736" w:rsidP="008D6516">
      <w:pPr>
        <w:spacing w:after="0" w:line="240" w:lineRule="auto"/>
      </w:pPr>
      <w:r>
        <w:separator/>
      </w:r>
    </w:p>
  </w:endnote>
  <w:endnote w:type="continuationSeparator" w:id="1">
    <w:p w:rsidR="00935736" w:rsidRDefault="00935736"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736" w:rsidRDefault="00935736" w:rsidP="008D6516">
      <w:pPr>
        <w:spacing w:after="0" w:line="240" w:lineRule="auto"/>
      </w:pPr>
      <w:r>
        <w:separator/>
      </w:r>
    </w:p>
  </w:footnote>
  <w:footnote w:type="continuationSeparator" w:id="1">
    <w:p w:rsidR="00935736" w:rsidRDefault="00935736"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25"/>
    </w:tblGrid>
    <w:tr w:rsidR="00935736" w:rsidRPr="00C057EE">
      <w:trPr>
        <w:trHeight w:val="693"/>
        <w:jc w:val="center"/>
      </w:trPr>
      <w:tc>
        <w:tcPr>
          <w:tcW w:w="15725" w:type="dxa"/>
          <w:vAlign w:val="center"/>
        </w:tcPr>
        <w:p w:rsidR="00935736" w:rsidRPr="00C057EE" w:rsidRDefault="00935736" w:rsidP="00C057EE">
          <w:pPr>
            <w:pStyle w:val="Header"/>
            <w:jc w:val="center"/>
            <w:rPr>
              <w:rFonts w:ascii="Tahoma" w:hAnsi="Tahoma" w:cs="Tahoma"/>
            </w:rPr>
          </w:pPr>
          <w:r w:rsidRPr="00C057EE">
            <w:rPr>
              <w:rFonts w:ascii="Tahoma" w:hAnsi="Tahoma" w:cs="Tahoma"/>
            </w:rPr>
            <w:t>2019-2020EĞİTİM - ÖĞRETİM YILI  ………………….İLKOKULU</w:t>
          </w:r>
        </w:p>
        <w:p w:rsidR="00935736" w:rsidRPr="00C057EE" w:rsidRDefault="00935736" w:rsidP="00C057EE">
          <w:pPr>
            <w:pStyle w:val="Header"/>
            <w:jc w:val="center"/>
          </w:pPr>
          <w:r w:rsidRPr="00C057EE">
            <w:rPr>
              <w:rFonts w:ascii="Tahoma" w:hAnsi="Tahoma" w:cs="Tahoma"/>
            </w:rPr>
            <w:t>4.SINIF MATEMATİK DERSİ ÜNİTELENDİRİLMİŞ YILLIK DERS PLANI</w:t>
          </w:r>
        </w:p>
      </w:tc>
    </w:tr>
  </w:tbl>
  <w:p w:rsidR="00935736" w:rsidRDefault="0093573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6516"/>
    <w:rsid w:val="00021B66"/>
    <w:rsid w:val="00035DEC"/>
    <w:rsid w:val="000379A3"/>
    <w:rsid w:val="0007065D"/>
    <w:rsid w:val="000A3648"/>
    <w:rsid w:val="000A3EFC"/>
    <w:rsid w:val="000B6453"/>
    <w:rsid w:val="000C6468"/>
    <w:rsid w:val="000C7F79"/>
    <w:rsid w:val="000D1459"/>
    <w:rsid w:val="000D2B3D"/>
    <w:rsid w:val="000F3A2E"/>
    <w:rsid w:val="000F6005"/>
    <w:rsid w:val="000F697C"/>
    <w:rsid w:val="00102533"/>
    <w:rsid w:val="00112E6B"/>
    <w:rsid w:val="00122C21"/>
    <w:rsid w:val="001474C2"/>
    <w:rsid w:val="00161DF8"/>
    <w:rsid w:val="00173483"/>
    <w:rsid w:val="00176F5A"/>
    <w:rsid w:val="00196844"/>
    <w:rsid w:val="00196B02"/>
    <w:rsid w:val="001A46D7"/>
    <w:rsid w:val="00214292"/>
    <w:rsid w:val="0022576D"/>
    <w:rsid w:val="002258C7"/>
    <w:rsid w:val="00232BBA"/>
    <w:rsid w:val="002775D1"/>
    <w:rsid w:val="002B163D"/>
    <w:rsid w:val="002B78AE"/>
    <w:rsid w:val="002C1537"/>
    <w:rsid w:val="002D038E"/>
    <w:rsid w:val="002E19BC"/>
    <w:rsid w:val="00330567"/>
    <w:rsid w:val="0033701F"/>
    <w:rsid w:val="00342A40"/>
    <w:rsid w:val="00344919"/>
    <w:rsid w:val="003646A0"/>
    <w:rsid w:val="0038116E"/>
    <w:rsid w:val="0038362B"/>
    <w:rsid w:val="003922AF"/>
    <w:rsid w:val="00392525"/>
    <w:rsid w:val="00397DF1"/>
    <w:rsid w:val="003A3DCC"/>
    <w:rsid w:val="003A69A1"/>
    <w:rsid w:val="003B0CA8"/>
    <w:rsid w:val="003B1867"/>
    <w:rsid w:val="003B2D12"/>
    <w:rsid w:val="003C1728"/>
    <w:rsid w:val="003D7EA1"/>
    <w:rsid w:val="003E4AEF"/>
    <w:rsid w:val="00407C42"/>
    <w:rsid w:val="004178B2"/>
    <w:rsid w:val="004275BD"/>
    <w:rsid w:val="00442677"/>
    <w:rsid w:val="0044464F"/>
    <w:rsid w:val="004747C6"/>
    <w:rsid w:val="00474EE0"/>
    <w:rsid w:val="004758A4"/>
    <w:rsid w:val="0048653E"/>
    <w:rsid w:val="00495AA5"/>
    <w:rsid w:val="004A09D1"/>
    <w:rsid w:val="004A2D37"/>
    <w:rsid w:val="004C398B"/>
    <w:rsid w:val="00500F50"/>
    <w:rsid w:val="00501BF2"/>
    <w:rsid w:val="00523A61"/>
    <w:rsid w:val="00526AFF"/>
    <w:rsid w:val="00526CFC"/>
    <w:rsid w:val="005306DF"/>
    <w:rsid w:val="00536C7E"/>
    <w:rsid w:val="00541964"/>
    <w:rsid w:val="005452E2"/>
    <w:rsid w:val="00547E3F"/>
    <w:rsid w:val="0055526E"/>
    <w:rsid w:val="005620E7"/>
    <w:rsid w:val="005621AA"/>
    <w:rsid w:val="00564CE1"/>
    <w:rsid w:val="00565979"/>
    <w:rsid w:val="00565B88"/>
    <w:rsid w:val="00571381"/>
    <w:rsid w:val="00572916"/>
    <w:rsid w:val="005812B7"/>
    <w:rsid w:val="005C2161"/>
    <w:rsid w:val="005C4DA7"/>
    <w:rsid w:val="005C5200"/>
    <w:rsid w:val="005C7837"/>
    <w:rsid w:val="005E5ABA"/>
    <w:rsid w:val="005F18CC"/>
    <w:rsid w:val="005F43DE"/>
    <w:rsid w:val="00614495"/>
    <w:rsid w:val="00622F1F"/>
    <w:rsid w:val="0064218B"/>
    <w:rsid w:val="00647CB4"/>
    <w:rsid w:val="00656706"/>
    <w:rsid w:val="00676504"/>
    <w:rsid w:val="006805A5"/>
    <w:rsid w:val="00682EC7"/>
    <w:rsid w:val="006A6097"/>
    <w:rsid w:val="006B0FCD"/>
    <w:rsid w:val="006B7146"/>
    <w:rsid w:val="006B7323"/>
    <w:rsid w:val="006E6C9F"/>
    <w:rsid w:val="007053EA"/>
    <w:rsid w:val="007172DA"/>
    <w:rsid w:val="00731B0E"/>
    <w:rsid w:val="00741C2A"/>
    <w:rsid w:val="00776B60"/>
    <w:rsid w:val="00792588"/>
    <w:rsid w:val="007A3DE0"/>
    <w:rsid w:val="007C0C23"/>
    <w:rsid w:val="007D7E71"/>
    <w:rsid w:val="007E2BD4"/>
    <w:rsid w:val="007F6F20"/>
    <w:rsid w:val="00802A3C"/>
    <w:rsid w:val="0080673E"/>
    <w:rsid w:val="008267C0"/>
    <w:rsid w:val="008326D4"/>
    <w:rsid w:val="008329B9"/>
    <w:rsid w:val="00835563"/>
    <w:rsid w:val="00840783"/>
    <w:rsid w:val="00852AC8"/>
    <w:rsid w:val="008544FA"/>
    <w:rsid w:val="008576B3"/>
    <w:rsid w:val="00861507"/>
    <w:rsid w:val="00865D74"/>
    <w:rsid w:val="008662D4"/>
    <w:rsid w:val="00871A88"/>
    <w:rsid w:val="008833C1"/>
    <w:rsid w:val="00883A32"/>
    <w:rsid w:val="00885265"/>
    <w:rsid w:val="008A24C3"/>
    <w:rsid w:val="008C502C"/>
    <w:rsid w:val="008C69CA"/>
    <w:rsid w:val="008D1C93"/>
    <w:rsid w:val="008D635C"/>
    <w:rsid w:val="008D6516"/>
    <w:rsid w:val="008F5E50"/>
    <w:rsid w:val="00904AB8"/>
    <w:rsid w:val="00913BE0"/>
    <w:rsid w:val="00923D61"/>
    <w:rsid w:val="009242D1"/>
    <w:rsid w:val="009273E2"/>
    <w:rsid w:val="00932D32"/>
    <w:rsid w:val="00935736"/>
    <w:rsid w:val="00943BB5"/>
    <w:rsid w:val="009573F8"/>
    <w:rsid w:val="009625D7"/>
    <w:rsid w:val="009924C7"/>
    <w:rsid w:val="00997B43"/>
    <w:rsid w:val="009C325D"/>
    <w:rsid w:val="009D4619"/>
    <w:rsid w:val="009D740D"/>
    <w:rsid w:val="009E217B"/>
    <w:rsid w:val="00A14534"/>
    <w:rsid w:val="00A15243"/>
    <w:rsid w:val="00A2236F"/>
    <w:rsid w:val="00A24CD4"/>
    <w:rsid w:val="00A31350"/>
    <w:rsid w:val="00A33102"/>
    <w:rsid w:val="00A36992"/>
    <w:rsid w:val="00A43065"/>
    <w:rsid w:val="00A4361B"/>
    <w:rsid w:val="00A47C93"/>
    <w:rsid w:val="00A52FC1"/>
    <w:rsid w:val="00A61C7C"/>
    <w:rsid w:val="00A63B84"/>
    <w:rsid w:val="00A66C46"/>
    <w:rsid w:val="00A733DC"/>
    <w:rsid w:val="00A8018A"/>
    <w:rsid w:val="00A836C7"/>
    <w:rsid w:val="00AA4253"/>
    <w:rsid w:val="00AB6322"/>
    <w:rsid w:val="00AE024E"/>
    <w:rsid w:val="00AE5C80"/>
    <w:rsid w:val="00AF3DD6"/>
    <w:rsid w:val="00AF4A87"/>
    <w:rsid w:val="00B06A79"/>
    <w:rsid w:val="00B0721E"/>
    <w:rsid w:val="00B13CB3"/>
    <w:rsid w:val="00B4220D"/>
    <w:rsid w:val="00B612EE"/>
    <w:rsid w:val="00B61DBD"/>
    <w:rsid w:val="00B64BBB"/>
    <w:rsid w:val="00B8003B"/>
    <w:rsid w:val="00B83E6D"/>
    <w:rsid w:val="00B83F9A"/>
    <w:rsid w:val="00B94450"/>
    <w:rsid w:val="00BB68E3"/>
    <w:rsid w:val="00BC24F9"/>
    <w:rsid w:val="00BC2F31"/>
    <w:rsid w:val="00BC42C2"/>
    <w:rsid w:val="00BD590C"/>
    <w:rsid w:val="00BE1710"/>
    <w:rsid w:val="00BF0BF9"/>
    <w:rsid w:val="00BF363E"/>
    <w:rsid w:val="00C00018"/>
    <w:rsid w:val="00C057EE"/>
    <w:rsid w:val="00C06E5D"/>
    <w:rsid w:val="00C16FF8"/>
    <w:rsid w:val="00C26315"/>
    <w:rsid w:val="00C471BE"/>
    <w:rsid w:val="00C50042"/>
    <w:rsid w:val="00C51B90"/>
    <w:rsid w:val="00C54BCA"/>
    <w:rsid w:val="00C63163"/>
    <w:rsid w:val="00C82964"/>
    <w:rsid w:val="00C842C4"/>
    <w:rsid w:val="00C96D7C"/>
    <w:rsid w:val="00C97E7A"/>
    <w:rsid w:val="00CA08B7"/>
    <w:rsid w:val="00CC57FB"/>
    <w:rsid w:val="00CE04A2"/>
    <w:rsid w:val="00CE37C2"/>
    <w:rsid w:val="00CF2C8F"/>
    <w:rsid w:val="00D034F0"/>
    <w:rsid w:val="00D16E3B"/>
    <w:rsid w:val="00D22460"/>
    <w:rsid w:val="00D567C0"/>
    <w:rsid w:val="00D7137E"/>
    <w:rsid w:val="00D74626"/>
    <w:rsid w:val="00D77AE1"/>
    <w:rsid w:val="00D93DCB"/>
    <w:rsid w:val="00D94632"/>
    <w:rsid w:val="00DC356D"/>
    <w:rsid w:val="00DD16B9"/>
    <w:rsid w:val="00DD75DB"/>
    <w:rsid w:val="00DD760B"/>
    <w:rsid w:val="00DF63D1"/>
    <w:rsid w:val="00DF78C2"/>
    <w:rsid w:val="00E0273E"/>
    <w:rsid w:val="00E240B0"/>
    <w:rsid w:val="00E56D85"/>
    <w:rsid w:val="00E67895"/>
    <w:rsid w:val="00E74DEE"/>
    <w:rsid w:val="00E76C6B"/>
    <w:rsid w:val="00E854EE"/>
    <w:rsid w:val="00EA0A67"/>
    <w:rsid w:val="00EA6052"/>
    <w:rsid w:val="00EB45D5"/>
    <w:rsid w:val="00EE09F9"/>
    <w:rsid w:val="00EE7212"/>
    <w:rsid w:val="00EF68ED"/>
    <w:rsid w:val="00F11DDD"/>
    <w:rsid w:val="00F2437A"/>
    <w:rsid w:val="00F3075C"/>
    <w:rsid w:val="00F40219"/>
    <w:rsid w:val="00F52AD2"/>
    <w:rsid w:val="00F6044D"/>
    <w:rsid w:val="00F858E5"/>
    <w:rsid w:val="00FD2115"/>
    <w:rsid w:val="00FD7872"/>
    <w:rsid w:val="00FF02A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75C"/>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D651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D6516"/>
  </w:style>
  <w:style w:type="paragraph" w:styleId="Footer">
    <w:name w:val="footer"/>
    <w:basedOn w:val="Normal"/>
    <w:link w:val="FooterChar"/>
    <w:uiPriority w:val="99"/>
    <w:rsid w:val="008D651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D6516"/>
  </w:style>
  <w:style w:type="table" w:styleId="TableGrid">
    <w:name w:val="Table Grid"/>
    <w:basedOn w:val="TableNormal"/>
    <w:uiPriority w:val="99"/>
    <w:rsid w:val="008D651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C51B9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18</Pages>
  <Words>5275</Words>
  <Characters>30074</Characters>
  <Application>Microsoft Office Outlook</Application>
  <DocSecurity>0</DocSecurity>
  <Lines>0</Lines>
  <Paragraphs>0</Paragraphs>
  <ScaleCrop>false</ScaleCrop>
  <Company>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subject/>
  <dc:creator>www.mebders.com</dc:creator>
  <cp:keywords/>
  <dc:description/>
  <cp:lastModifiedBy>user</cp:lastModifiedBy>
  <cp:revision>3</cp:revision>
  <dcterms:created xsi:type="dcterms:W3CDTF">2019-09-06T18:58:00Z</dcterms:created>
  <dcterms:modified xsi:type="dcterms:W3CDTF">2019-10-20T16:21:00Z</dcterms:modified>
</cp:coreProperties>
</file>