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311E9" w:rsidRPr="00FF44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311E9" w:rsidRPr="00FF445A" w:rsidRDefault="009311E9" w:rsidP="00FF445A">
            <w:pPr>
              <w:pStyle w:val="Header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bookmarkStart w:id="0" w:name="_Hlk524395357"/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9311E9" w:rsidRPr="00FF445A" w:rsidRDefault="009311E9" w:rsidP="00344919">
            <w:pPr>
              <w:pStyle w:val="Head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9311E9" w:rsidRPr="00FF44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ÖĞRENME ALANI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9311E9" w:rsidRPr="00FF445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11E9" w:rsidRPr="00FF445A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EYLÜL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09 Eylül – 13 Eylül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HAREKET YETKİNLİĞİ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BO.4.1.1.1. Yer değiştirme hareketlerini artan kuvvet, hız ve çeviklikle yapar.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</w:tc>
        <w:tc>
          <w:tcPr>
            <w:tcW w:w="1560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311E9" w:rsidRPr="00FF445A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EYLÜL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16 Eylül – 20 Eylül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HAREKET YETKİNLİĞİ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BO.4.1.1.1. Yer değiştirme hareketlerini artan kuvvet, hız ve çeviklikle yapar.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8. Tırmanma</w:t>
            </w: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311E9" w:rsidRPr="00FF445A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EYLÜL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23 Eylül – 27 Eylül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HAREKET YETKİNLİĞİ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BO.4.1.1.2. Oyunlarda dengeleme gerektiren hareketleri etkili kullanır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“Dengeleme Hareketleri” (sarı 9-17 arasındaki kartlar) ve “Birleştirilmiş Hareketler” (sarı 27-33 arasındaki kartlar) FEK’lerindeki etkinlikler kullanılabilir.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0"/>
    </w:tbl>
    <w:p w:rsidR="009311E9" w:rsidRDefault="009311E9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311E9" w:rsidRPr="00FF44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311E9" w:rsidRPr="00FF445A" w:rsidRDefault="009311E9" w:rsidP="00FF445A">
            <w:pPr>
              <w:pStyle w:val="Header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bookmarkStart w:id="1" w:name="_Hlk524438734"/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9311E9" w:rsidRPr="00FF445A" w:rsidRDefault="009311E9" w:rsidP="00344919">
            <w:pPr>
              <w:pStyle w:val="Head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9311E9" w:rsidRPr="00FF44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ÖĞRENME ALANI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9311E9" w:rsidRPr="00FF445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11E9" w:rsidRPr="00FF445A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EKİM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30 Eylül – 04 Ekim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HAREKET YETKİNLİĞİ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BO.4.1.1.2. Oyunlarda dengeleme gerektiren hareketleri etkili kullanır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</w:tc>
        <w:tc>
          <w:tcPr>
            <w:tcW w:w="1560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7. Canlandırma .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“Dengeleme Hareketleri” (sarı 9-17 arasındaki kartlar) ve “Birleştirilmiş Hareketler” (sarı 27-33 arasındaki kartlar) FEK’lerindeki etkinlikler kullanılabilir.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311E9" w:rsidRPr="00FF445A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EKİM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07Ekim – 11Ekim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HAREKET YETKİNLİĞİ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BO.4.1.1.3. Oyunlarda nesne kontrolü gerektiren hareketleri etkili kullanır.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18. Topa Alışma Çalışmaları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19. Atma - Tutma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20. Yakalama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“Nesne Kontrolü Hareketleri”(sarı 18-26 arasındaki kartlar) ve “Birleştirilmiş Hareketler” (sarı 27-33 arasındaki kartlar) FEK’lerindeki etkinlikler kullanılabilir.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311E9" w:rsidRPr="00FF445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EKİM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14 Ekim – 18 Ekim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HAREKET YETKİNLİĞİ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BO.4.1.1.3. Oyunlarda nesne kontrolü gerektiren hareketleri etkili kullanır.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“Nesne Kontrolü Hareketleri”(sarı 18-26 arasındaki kartlar) ve “Birleştirilmiş Hareketler” (sarı 27-33 arasındaki kartlar) FEK’lerindeki etkinlikler kullanılabilir.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1"/>
    </w:tbl>
    <w:p w:rsidR="009311E9" w:rsidRDefault="009311E9" w:rsidP="00EB45D5"/>
    <w:p w:rsidR="009311E9" w:rsidRDefault="009311E9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311E9" w:rsidRPr="00FF44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311E9" w:rsidRPr="00FF445A" w:rsidRDefault="009311E9" w:rsidP="00FF445A">
            <w:pPr>
              <w:pStyle w:val="Header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9311E9" w:rsidRPr="00FF445A" w:rsidRDefault="009311E9" w:rsidP="00B460EE">
            <w:pPr>
              <w:pStyle w:val="Head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9311E9" w:rsidRPr="00FF44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ÖĞRENME ALANI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9311E9" w:rsidRPr="00FF445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11E9" w:rsidRPr="00FF445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EKİM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21 Ekim – 25 Ekim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HAREKET YETKİNLİĞİ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BO.4.1.1.4. Özgün, danslar yapar.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2. Yer Değiştirmeler - Dönüşler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7. Canlandırma .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“Adımlar”, “Yer Değiştirmeler - Dönüşler” ve “GrupDansları” (mor 1-3 arasındaki kartlar) FEK’lerindekietkinlikler kullanılabilir.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311E9" w:rsidRPr="00FF445A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EKİM - KASIM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28 Ekim – 01 Kasım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AKTİF VE SAĞLIKLI HAYAT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BO.4.2.3.1. Bayram, kutlama ve törenlerde sorumluluk alır.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311E9" w:rsidRPr="00FF445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KASIM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04 Kasım – 08 Kasım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HAREKET YETKİNLİĞİ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BO.4.1.1.5. Kurallı takım oyunları oynar.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9311E9" w:rsidRDefault="009311E9" w:rsidP="00EB45D5"/>
    <w:p w:rsidR="009311E9" w:rsidRDefault="009311E9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311E9" w:rsidRPr="00FF44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311E9" w:rsidRPr="00FF445A" w:rsidRDefault="009311E9" w:rsidP="00FF445A">
            <w:pPr>
              <w:pStyle w:val="Header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9311E9" w:rsidRPr="00FF445A" w:rsidRDefault="009311E9" w:rsidP="00B460EE">
            <w:pPr>
              <w:pStyle w:val="Head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9311E9" w:rsidRPr="00FF44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ÖĞRENME ALANI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9311E9" w:rsidRPr="00FF445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11E9" w:rsidRPr="00FF445A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KASIM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11 Kasım – 15 Kasım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HAREKET YETKİNLİĞİ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BO.4.1.1.5. Kurallı takım oyunları oynar.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7. Canlandırma .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FF445A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1. Uygulama Sınavı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11E9" w:rsidRPr="00FF445A">
        <w:trPr>
          <w:trHeight w:val="154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18 - 22 Kasım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FF445A">
              <w:rPr>
                <w:rFonts w:ascii="Tahoma" w:hAnsi="Tahoma" w:cs="Tahoma"/>
                <w:sz w:val="40"/>
                <w:szCs w:val="40"/>
              </w:rPr>
              <w:t>1.ARA TATİL</w:t>
            </w:r>
          </w:p>
        </w:tc>
      </w:tr>
      <w:tr w:rsidR="009311E9" w:rsidRPr="00FF445A">
        <w:trPr>
          <w:trHeight w:val="197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KASIM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25 Kasım – 29 Kasım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HAREKET YETKİNLİĞİ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BO.4.1.2.1. Hareket becerileri ile ilgili kavramları yerinde kullanır.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Tüm FEK’lerdenyararlanılabilir.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311E9" w:rsidRPr="00FF445A">
        <w:trPr>
          <w:trHeight w:val="154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ARALIK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02- 06 Aralık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HAREKET YETKİNLİĞİ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BO.4.1.2.2. Oynadığı oyunların içindeki hareket becerilerini tanımlar.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9311E9" w:rsidRDefault="009311E9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311E9" w:rsidRPr="00FF44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311E9" w:rsidRPr="00FF445A" w:rsidRDefault="009311E9" w:rsidP="00FF445A">
            <w:pPr>
              <w:pStyle w:val="Header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9311E9" w:rsidRPr="00FF445A" w:rsidRDefault="009311E9" w:rsidP="00B460EE">
            <w:pPr>
              <w:pStyle w:val="Head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9311E9" w:rsidRPr="00FF44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ÖĞRENME ALANI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9311E9" w:rsidRPr="00FF445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11E9" w:rsidRPr="00FF445A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ARALIK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09 Aralık – 13 Aralık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HAREKET YETKİNLİĞİ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BO.4.1.2.3. Oyun ve fiziki etkinliklerde kendisinin ve arkadaşlarının performanslarını değerlendirir.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</w:tc>
        <w:tc>
          <w:tcPr>
            <w:tcW w:w="1560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7. Canlandırma .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Tüm FEK’lerin “Öğrenme Anahtarı” bölümlerinden yararlanılabilir.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311E9" w:rsidRPr="00FF445A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ARALIK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16 Aralık – 20 Aralık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HAREKET YETKİNLİĞİ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BO.4.1.3.1. Çeşitli stratejileri ve taktikleri kullanarak oyunlar tasarlar.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etkinliklerden yararlanılabilir.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311E9" w:rsidRPr="00FF445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OCAK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23 Aralık – 27 Aralık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HAREKET YETKİNLİĞİ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BO.4.1.3.1. Çeşitli stratejileri ve taktikleri kullanarak oyunlar tasarlar.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etkinliklerden yararlanılabilir.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FF445A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2. Uygulama Sınavı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9311E9" w:rsidRDefault="009311E9" w:rsidP="00EB45D5"/>
    <w:p w:rsidR="009311E9" w:rsidRDefault="009311E9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311E9" w:rsidRPr="00FF44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311E9" w:rsidRPr="00FF445A" w:rsidRDefault="009311E9" w:rsidP="00FF445A">
            <w:pPr>
              <w:pStyle w:val="Header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bookmarkStart w:id="2" w:name="_Hlk524751328"/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9311E9" w:rsidRPr="00FF445A" w:rsidRDefault="009311E9" w:rsidP="00B460EE">
            <w:pPr>
              <w:pStyle w:val="Head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9311E9" w:rsidRPr="00FF44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ÖĞRENME ALANI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9311E9" w:rsidRPr="00FF445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11E9" w:rsidRPr="00FF445A">
        <w:trPr>
          <w:trHeight w:val="20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OCAK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30 Aralık – 03 Ocak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HAREKET YETKİNLİĞİ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BO.4.1.3.2. Çeşitli stratejileri ve taktikleri kullanarak tasarladığı oyunları arkadaşlarıyla oynar.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311E9" w:rsidRPr="00FF445A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OCAK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06 Ocak – 10 Ocak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AKTİF VE SAĞLIKLI HAYAT 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BO.4.2.1.1. Okul dışında oyun ve fiziki etkinliklere düzenli olarak katılır.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“Etkin Katılım-Açık Alan Oyunları” FEK’lerinden yararlanılabilir.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311E9" w:rsidRPr="00FF445A">
        <w:trPr>
          <w:trHeight w:val="195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OCAK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13 Ocak – 17 Ocak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AKTİF VE SAĞLIKLI HAYAT 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BO.4.2.1.2. Fiziksel uygunluğunu geliştirmek için hazırladığı programları uygular.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2"/>
    </w:tbl>
    <w:p w:rsidR="009311E9" w:rsidRDefault="009311E9" w:rsidP="00F44024">
      <w:pPr>
        <w:jc w:val="center"/>
        <w:rPr>
          <w:rFonts w:ascii="Tahoma" w:hAnsi="Tahoma" w:cs="Tahoma"/>
          <w:sz w:val="40"/>
          <w:szCs w:val="40"/>
        </w:rPr>
      </w:pPr>
    </w:p>
    <w:p w:rsidR="009311E9" w:rsidRPr="00F44024" w:rsidRDefault="009311E9" w:rsidP="00F44024">
      <w:pPr>
        <w:jc w:val="center"/>
        <w:rPr>
          <w:rFonts w:ascii="Tahoma" w:hAnsi="Tahoma" w:cs="Tahoma"/>
          <w:sz w:val="40"/>
          <w:szCs w:val="40"/>
        </w:rPr>
      </w:pPr>
      <w:r w:rsidRPr="00F44024">
        <w:rPr>
          <w:rFonts w:ascii="Tahoma" w:hAnsi="Tahoma" w:cs="Tahoma"/>
          <w:sz w:val="40"/>
          <w:szCs w:val="40"/>
        </w:rPr>
        <w:t>YARIYIL TATİLİ</w:t>
      </w:r>
    </w:p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311E9" w:rsidRPr="00FF44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311E9" w:rsidRPr="00FF445A" w:rsidRDefault="009311E9" w:rsidP="00FF445A">
            <w:pPr>
              <w:pStyle w:val="Header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9311E9" w:rsidRPr="00FF445A" w:rsidRDefault="009311E9" w:rsidP="00B460EE">
            <w:pPr>
              <w:pStyle w:val="Head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9311E9" w:rsidRPr="00FF44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ÖĞRENME ALANI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9311E9" w:rsidRPr="00FF445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11E9" w:rsidRPr="00FF445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ŞUBAT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03 Şubat – 07 Şubat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AKTİF VE SAĞLIKLI HAYAT 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BO.4.2.2.1. Fiziksel uygunluğunu geliştirecek uygun programlar tasarlar.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7. Canlandırma .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Öğrencilere fiziksel uygunluklarını geliştirecek orta ve yüksek şiddetli fiziki etkinlik için haftalık etkinlik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sıklığı, şiddeti, süresi ve etkinlik tipinin ele alındığı basit programlar hazırlatılmalıdır.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311E9" w:rsidRPr="00FF445A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ŞUBAT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10 Şubat – 14 Şubat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AKTİF VE SAĞLIKLI HAYAT 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BO.4.2.2.2. Sağlığını korumak için günlük ve haftalık beslenme listesi hazırlar.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“Beslenme Piramidi” sarı FEK’inden yararlanılabilir.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311E9" w:rsidRPr="00FF445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ŞUBAT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17 Şubat – 21 Şubat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AKTİF VE SAĞLIKLI HAYAT 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BO.4.2.2.3. Oyun ve fiziki etkinliklere uygun spor kıyafetiyle katılır.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9311E9" w:rsidRDefault="009311E9" w:rsidP="00EB45D5"/>
    <w:p w:rsidR="009311E9" w:rsidRDefault="009311E9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311E9" w:rsidRPr="00FF44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311E9" w:rsidRPr="00FF445A" w:rsidRDefault="009311E9" w:rsidP="00FF445A">
            <w:pPr>
              <w:pStyle w:val="Header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9311E9" w:rsidRPr="00FF445A" w:rsidRDefault="009311E9" w:rsidP="00B460EE">
            <w:pPr>
              <w:pStyle w:val="Head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9311E9" w:rsidRPr="00FF44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ÖĞRENME ALANI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9311E9" w:rsidRPr="00FF445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11E9" w:rsidRPr="00FF445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ŞUBAT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24 Şubat – 28 Şubat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AKTİF VE SAĞLIKLI HAYAT 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BO.4.2.2.4. Oyun ve fiziki etkinliklerde kendinin ve başkalarının güvenliğiyle ilgili sorumluluk alır.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  <w:tc>
          <w:tcPr>
            <w:tcW w:w="1560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7. Canlandırma .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Tüm FEK’lerin “Güvenlik ve Ekipman” bölümlerinden yararlanılabilir.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311E9" w:rsidRPr="00FF445A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MART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02 Mart – 06 mart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AKTİF VE SAĞLIKLI HAYAT 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BO.4.2.2.5. Oyun ve fiziki etkinliklerde zamanını etkili kullanır.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311E9" w:rsidRPr="00FF445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MART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09 Mart – 13 Mart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AKTİF VE SAĞLIKLI HAYAT 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BO.4.2.2.6. Oyun ve fiziki etkinliklerde çevreye duyarlılık gösterir.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“Açık Alan Oyunları” (mor 2) FEK’lerindeki etkinlikler kullanılabilir.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FF445A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1. Uygulama Sınavı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9311E9" w:rsidRDefault="009311E9" w:rsidP="00EB45D5"/>
    <w:p w:rsidR="009311E9" w:rsidRDefault="009311E9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311E9" w:rsidRPr="00FF44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311E9" w:rsidRPr="00FF445A" w:rsidRDefault="009311E9" w:rsidP="00FF445A">
            <w:pPr>
              <w:pStyle w:val="Header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bookmarkStart w:id="3" w:name="_Hlk17300119"/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9311E9" w:rsidRPr="00FF445A" w:rsidRDefault="009311E9" w:rsidP="00B460EE">
            <w:pPr>
              <w:pStyle w:val="Head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9311E9" w:rsidRPr="00FF44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ÖĞRENME ALANI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9311E9" w:rsidRPr="00FF445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11E9" w:rsidRPr="00FF445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MART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16 Mart - 20 Mart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AKTİF VE SAĞLIKLI HAYAT 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BO.4.2.2.7. Oyun ve fiziki etkinliklerde iş birliği yapar.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7. Canlandırma .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“Açık Alan Oyunları”, “İş Birliği Yapalım” (mor 1. kart) FEK’lerindeki etkinlikler kullanılabilir.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311E9" w:rsidRPr="00FF445A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MART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23 Mart – 27 Mart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AKTİF VE SAĞLIKLI HAYAT 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BO.4.2.2.8. Oyun ve fiziki etkinliklerde adil oyun anlayışı sergiler.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311E9" w:rsidRPr="00FF445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MART - NİSAN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30 Mart – 03 Nisan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AKTİF VE SAĞLIKLI HAYAT 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BO.4.2.2.9. Oyun ve fiziki etkinliklerde karşılaştığı problemleri çözer.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4. Uçan Daire</w:t>
            </w: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“Açık Alan Oyunları”, “Yönümüzü Bulalım (Oryantiring)” (mor 2. kart), “Problemi Çözdüm” (mor 3. kart)ve “Uçan Disk” (mor 4. kart) FEK’leri kullanılabilir.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3"/>
    </w:tbl>
    <w:p w:rsidR="009311E9" w:rsidRDefault="009311E9" w:rsidP="00EB45D5"/>
    <w:p w:rsidR="009311E9" w:rsidRDefault="009311E9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311E9" w:rsidRPr="00FF44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311E9" w:rsidRPr="00FF445A" w:rsidRDefault="009311E9" w:rsidP="00FF445A">
            <w:pPr>
              <w:pStyle w:val="Header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9311E9" w:rsidRPr="00FF445A" w:rsidRDefault="009311E9" w:rsidP="008C4446">
            <w:pPr>
              <w:pStyle w:val="Head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9311E9" w:rsidRPr="00FF44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ÖĞRENME ALANI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9311E9" w:rsidRPr="00FF445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11E9" w:rsidRPr="00FF445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06 Nisan – 10 Nisan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FF445A">
              <w:rPr>
                <w:rFonts w:ascii="Tahoma" w:hAnsi="Tahoma" w:cs="Tahoma"/>
                <w:sz w:val="40"/>
                <w:szCs w:val="40"/>
              </w:rPr>
              <w:t>2.Ara Tatil</w:t>
            </w:r>
          </w:p>
        </w:tc>
      </w:tr>
      <w:tr w:rsidR="009311E9" w:rsidRPr="00FF445A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NİSAN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(28-29.HAFTA)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13 Nisan – 24 Nisan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AKTİF VE SAĞLIKLI HAYAT 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BO.4.2.3.1. Bayram, kutlama ve törenlerde sorumluluk alır.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7. Canlandırma .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311E9" w:rsidRPr="00FF445A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NİSAN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27 Nisan – 01 Mayıs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AKTİF VE SAĞLIKLI HAYAT 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BO.4.2.3.2. Kültürümüze ve diğer kültürlere ait halk danslarını yapar.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“Kültürümü Tanıyorum” FEK’lerindeki etkinliklerden yararlanılabilir.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9311E9" w:rsidRDefault="009311E9" w:rsidP="00932D32"/>
    <w:p w:rsidR="009311E9" w:rsidRDefault="009311E9" w:rsidP="00932D32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311E9" w:rsidRPr="00FF44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311E9" w:rsidRPr="00FF445A" w:rsidRDefault="009311E9" w:rsidP="00FF445A">
            <w:pPr>
              <w:pStyle w:val="Header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bookmarkStart w:id="4" w:name="_Hlk17300499"/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9311E9" w:rsidRPr="00FF445A" w:rsidRDefault="009311E9" w:rsidP="00610159">
            <w:pPr>
              <w:pStyle w:val="Head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9311E9" w:rsidRPr="00FF44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ÖĞRENME ALANI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9311E9" w:rsidRPr="00FF445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11E9" w:rsidRPr="00FF445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MAYIS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04 Mayıs – 08 Mayıs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AKTİF VE SAĞLIKLI HAYAT 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BO.4.2.3.2. Kültürümüze ve diğer kültürlere ait halk danslarını yapar.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7. Canlandırma .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“Kültürümü Tanıyorum” FEK’lerindeki etkinliklerden yararlanılabilir.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311E9" w:rsidRPr="00FF445A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MAYIS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11 Mayıs – 15 Mayıs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AKTİF VE SAĞLIKLI HAYAT 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BO.4.2.3.2. Kültürümüze ve diğer kültürlere ait halk danslarını yapar.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“Kültürümü Tanıyorum” FEK’lerindeki etkinliklerden yararlanılabilir.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FF445A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2. Uygulama Sınavı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11E9" w:rsidRPr="00FF445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MAYIS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18 Mayıs – 22 Mayıs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AKTİF VE SAĞLIKLI HAYAT 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“Geleneksel Çocuk Oyunları” (mor) FEK’lerindeki etkinlikler kullanılabilir.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4"/>
    </w:tbl>
    <w:p w:rsidR="009311E9" w:rsidRDefault="009311E9" w:rsidP="00932D32"/>
    <w:p w:rsidR="009311E9" w:rsidRDefault="009311E9" w:rsidP="00932D32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311E9" w:rsidRPr="00FF44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311E9" w:rsidRPr="00FF445A" w:rsidRDefault="009311E9" w:rsidP="00FF445A">
            <w:pPr>
              <w:pStyle w:val="Header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9311E9" w:rsidRPr="00FF445A" w:rsidRDefault="009311E9" w:rsidP="00610159">
            <w:pPr>
              <w:pStyle w:val="Head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9311E9" w:rsidRPr="00FF44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ÖĞRENME ALANI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9311E9" w:rsidRPr="00FF445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11E9" w:rsidRPr="00FF445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MAYIS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27 Mayıs – 29 Mayıs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AKTİF VE SAĞLIKLI HAYAT 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7. Canlandırma .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“Geleneksel Çocuk Oyunları” (mor) FEK’lerindeki etkinlikler kullanılabilir.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311E9" w:rsidRPr="00FF445A">
        <w:trPr>
          <w:trHeight w:val="2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MAYIS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01– 05 Haziran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AKTİF VE SAĞLIKLI HAYAT 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“Geleneksel Çocuk Oyunları” (mor) FEK’lerindeki etkinlikler kullanılabilir.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311E9" w:rsidRPr="00FF445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MAYIS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08 – 12 Haziran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AKTİF VE SAĞLIKLI HAYAT 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BO.4.2.3.4. Uluslararası müsabakalarda başarılı olmuş Türk sporcularını araştırır.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Spor Engel Tanımaz</w:t>
            </w: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9311E9" w:rsidRDefault="009311E9" w:rsidP="00932D32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311E9" w:rsidRPr="00FF44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311E9" w:rsidRPr="00FF445A" w:rsidRDefault="009311E9" w:rsidP="00FF445A">
            <w:pPr>
              <w:pStyle w:val="Header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9311E9" w:rsidRPr="00FF445A" w:rsidRDefault="009311E9" w:rsidP="00610159">
            <w:pPr>
              <w:pStyle w:val="Head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9311E9" w:rsidRPr="00FF44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ÖĞRENME ALANI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9311E9" w:rsidRPr="00FF445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11E9" w:rsidRPr="00FF445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HAZİRAN</w:t>
            </w:r>
          </w:p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(37.HAFTA)</w:t>
            </w:r>
          </w:p>
        </w:tc>
        <w:tc>
          <w:tcPr>
            <w:tcW w:w="426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15 – 19 Haziran</w:t>
            </w:r>
          </w:p>
        </w:tc>
        <w:tc>
          <w:tcPr>
            <w:tcW w:w="425" w:type="dxa"/>
            <w:textDirection w:val="btLr"/>
            <w:vAlign w:val="center"/>
          </w:tcPr>
          <w:p w:rsidR="009311E9" w:rsidRPr="00FF445A" w:rsidRDefault="009311E9" w:rsidP="00FF445A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F445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AKTİF VE SAĞLIKLI HAYAT 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BO.4.2.3.4. Uluslararası müsabakalarda başarılı olmuş Türk sporcularını araştırır.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Spor Engel Tanımaz</w:t>
            </w:r>
          </w:p>
        </w:tc>
        <w:tc>
          <w:tcPr>
            <w:tcW w:w="1560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7. Canlandırma .</w:t>
            </w:r>
          </w:p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311E9" w:rsidRPr="00FF445A" w:rsidRDefault="009311E9" w:rsidP="00FF445A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445A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9311E9" w:rsidRDefault="009311E9" w:rsidP="00932D32"/>
    <w:p w:rsidR="009311E9" w:rsidRDefault="009311E9" w:rsidP="00932D32"/>
    <w:p w:rsidR="009311E9" w:rsidRDefault="009311E9" w:rsidP="008B3350">
      <w:pPr>
        <w:spacing w:after="0"/>
        <w:rPr>
          <w:sz w:val="24"/>
          <w:szCs w:val="24"/>
        </w:rPr>
      </w:pPr>
    </w:p>
    <w:p w:rsidR="009311E9" w:rsidRPr="00647CB4" w:rsidRDefault="009311E9" w:rsidP="008B3350">
      <w:pPr>
        <w:spacing w:after="0"/>
        <w:rPr>
          <w:sz w:val="24"/>
          <w:szCs w:val="24"/>
        </w:rPr>
      </w:pPr>
      <w:r w:rsidRPr="00647CB4">
        <w:rPr>
          <w:sz w:val="24"/>
          <w:szCs w:val="24"/>
        </w:rPr>
        <w:t xml:space="preserve">           4-A Sınıf Öğretmeni</w:t>
      </w:r>
      <w:r w:rsidRPr="00647CB4">
        <w:rPr>
          <w:sz w:val="24"/>
          <w:szCs w:val="24"/>
        </w:rPr>
        <w:tab/>
      </w:r>
      <w:r w:rsidRPr="00647CB4">
        <w:rPr>
          <w:sz w:val="24"/>
          <w:szCs w:val="24"/>
        </w:rPr>
        <w:tab/>
      </w:r>
      <w:r w:rsidRPr="00647CB4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47CB4">
        <w:rPr>
          <w:sz w:val="24"/>
          <w:szCs w:val="24"/>
        </w:rPr>
        <w:tab/>
      </w:r>
      <w:r w:rsidRPr="00647CB4">
        <w:rPr>
          <w:sz w:val="24"/>
          <w:szCs w:val="24"/>
        </w:rPr>
        <w:tab/>
      </w:r>
      <w:r w:rsidRPr="00647CB4">
        <w:rPr>
          <w:sz w:val="24"/>
          <w:szCs w:val="24"/>
        </w:rPr>
        <w:tab/>
      </w:r>
      <w:r w:rsidRPr="00647CB4">
        <w:rPr>
          <w:sz w:val="24"/>
          <w:szCs w:val="24"/>
        </w:rPr>
        <w:tab/>
        <w:t xml:space="preserve">                 Okul Müdürü</w:t>
      </w:r>
    </w:p>
    <w:p w:rsidR="009311E9" w:rsidRDefault="009311E9" w:rsidP="00932D32"/>
    <w:sectPr w:rsidR="009311E9" w:rsidSect="00F11DDD">
      <w:headerReference w:type="default" r:id="rId6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11E9" w:rsidRDefault="009311E9" w:rsidP="008D6516">
      <w:pPr>
        <w:spacing w:after="0" w:line="240" w:lineRule="auto"/>
      </w:pPr>
      <w:r>
        <w:separator/>
      </w:r>
    </w:p>
  </w:endnote>
  <w:endnote w:type="continuationSeparator" w:id="1">
    <w:p w:rsidR="009311E9" w:rsidRDefault="009311E9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11E9" w:rsidRDefault="009311E9" w:rsidP="008D6516">
      <w:pPr>
        <w:spacing w:after="0" w:line="240" w:lineRule="auto"/>
      </w:pPr>
      <w:r>
        <w:separator/>
      </w:r>
    </w:p>
  </w:footnote>
  <w:footnote w:type="continuationSeparator" w:id="1">
    <w:p w:rsidR="009311E9" w:rsidRDefault="009311E9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72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15725"/>
    </w:tblGrid>
    <w:tr w:rsidR="009311E9" w:rsidRPr="00FF445A">
      <w:trPr>
        <w:trHeight w:val="693"/>
        <w:jc w:val="center"/>
      </w:trPr>
      <w:tc>
        <w:tcPr>
          <w:tcW w:w="15725" w:type="dxa"/>
          <w:vAlign w:val="center"/>
        </w:tcPr>
        <w:p w:rsidR="009311E9" w:rsidRPr="00FF445A" w:rsidRDefault="009311E9" w:rsidP="00FF445A">
          <w:pPr>
            <w:pStyle w:val="Header"/>
            <w:jc w:val="center"/>
            <w:rPr>
              <w:rFonts w:ascii="Tahoma" w:hAnsi="Tahoma" w:cs="Tahoma"/>
            </w:rPr>
          </w:pPr>
          <w:r w:rsidRPr="00FF445A">
            <w:rPr>
              <w:rFonts w:ascii="Tahoma" w:hAnsi="Tahoma" w:cs="Tahoma"/>
            </w:rPr>
            <w:t>2019 - 2020 EĞİTİM - ÖĞRETİM YILI  …………………………İLKOKULU</w:t>
          </w:r>
        </w:p>
        <w:p w:rsidR="009311E9" w:rsidRPr="00FF445A" w:rsidRDefault="009311E9" w:rsidP="00FF445A">
          <w:pPr>
            <w:pStyle w:val="Header"/>
            <w:jc w:val="center"/>
          </w:pPr>
          <w:r w:rsidRPr="00FF445A">
            <w:rPr>
              <w:rFonts w:ascii="Tahoma" w:hAnsi="Tahoma" w:cs="Tahoma"/>
            </w:rPr>
            <w:t>4.SINIF BEDEN EĞİTİMİ VE OYUN DERSİ ÜNİTELENDİRİLMİŞ YILLIK DERS PLANI</w:t>
          </w:r>
        </w:p>
      </w:tc>
    </w:tr>
  </w:tbl>
  <w:p w:rsidR="009311E9" w:rsidRDefault="009311E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6516"/>
    <w:rsid w:val="00035DEC"/>
    <w:rsid w:val="000737BF"/>
    <w:rsid w:val="0008579F"/>
    <w:rsid w:val="000A3648"/>
    <w:rsid w:val="000B50E8"/>
    <w:rsid w:val="000B6453"/>
    <w:rsid w:val="000C2991"/>
    <w:rsid w:val="000C4F1D"/>
    <w:rsid w:val="000C6468"/>
    <w:rsid w:val="000C7F79"/>
    <w:rsid w:val="000D2B3D"/>
    <w:rsid w:val="000D4F64"/>
    <w:rsid w:val="000E15E7"/>
    <w:rsid w:val="00112E6B"/>
    <w:rsid w:val="00176F5A"/>
    <w:rsid w:val="001A46D7"/>
    <w:rsid w:val="001E31DE"/>
    <w:rsid w:val="0022576D"/>
    <w:rsid w:val="002258C7"/>
    <w:rsid w:val="00226EBB"/>
    <w:rsid w:val="00232BBA"/>
    <w:rsid w:val="00260D56"/>
    <w:rsid w:val="00267B65"/>
    <w:rsid w:val="00270EC3"/>
    <w:rsid w:val="00281C2F"/>
    <w:rsid w:val="002A7BB3"/>
    <w:rsid w:val="002B163D"/>
    <w:rsid w:val="002C5600"/>
    <w:rsid w:val="002D038E"/>
    <w:rsid w:val="00304B48"/>
    <w:rsid w:val="00305903"/>
    <w:rsid w:val="0031280B"/>
    <w:rsid w:val="00330F90"/>
    <w:rsid w:val="00344919"/>
    <w:rsid w:val="0034556E"/>
    <w:rsid w:val="00354E47"/>
    <w:rsid w:val="00362692"/>
    <w:rsid w:val="0036697D"/>
    <w:rsid w:val="0038116E"/>
    <w:rsid w:val="003922AF"/>
    <w:rsid w:val="003B2D12"/>
    <w:rsid w:val="003B45B2"/>
    <w:rsid w:val="003D27D6"/>
    <w:rsid w:val="003E1C0A"/>
    <w:rsid w:val="003F3025"/>
    <w:rsid w:val="00401A0F"/>
    <w:rsid w:val="00402BB2"/>
    <w:rsid w:val="00407C0A"/>
    <w:rsid w:val="00461BE1"/>
    <w:rsid w:val="004718DF"/>
    <w:rsid w:val="004C1D28"/>
    <w:rsid w:val="004D1BCA"/>
    <w:rsid w:val="004F37A5"/>
    <w:rsid w:val="00522C46"/>
    <w:rsid w:val="00523A61"/>
    <w:rsid w:val="00526CFC"/>
    <w:rsid w:val="005452E2"/>
    <w:rsid w:val="00564CE1"/>
    <w:rsid w:val="00581062"/>
    <w:rsid w:val="005812B7"/>
    <w:rsid w:val="005B5DB8"/>
    <w:rsid w:val="005C2161"/>
    <w:rsid w:val="005C27B0"/>
    <w:rsid w:val="00602C0A"/>
    <w:rsid w:val="00610159"/>
    <w:rsid w:val="00622F1F"/>
    <w:rsid w:val="00632986"/>
    <w:rsid w:val="00647CB4"/>
    <w:rsid w:val="00656706"/>
    <w:rsid w:val="006812D8"/>
    <w:rsid w:val="006A6097"/>
    <w:rsid w:val="006B7323"/>
    <w:rsid w:val="006C3D5E"/>
    <w:rsid w:val="006F379D"/>
    <w:rsid w:val="007172DA"/>
    <w:rsid w:val="00723D28"/>
    <w:rsid w:val="007500D0"/>
    <w:rsid w:val="00780BBF"/>
    <w:rsid w:val="007C12D0"/>
    <w:rsid w:val="007E00F9"/>
    <w:rsid w:val="007F6F20"/>
    <w:rsid w:val="008267C0"/>
    <w:rsid w:val="008326D4"/>
    <w:rsid w:val="00840783"/>
    <w:rsid w:val="00852AC8"/>
    <w:rsid w:val="008544FA"/>
    <w:rsid w:val="00865D74"/>
    <w:rsid w:val="00883A32"/>
    <w:rsid w:val="008A24C3"/>
    <w:rsid w:val="008B3350"/>
    <w:rsid w:val="008C4446"/>
    <w:rsid w:val="008D6516"/>
    <w:rsid w:val="0091368A"/>
    <w:rsid w:val="009242D1"/>
    <w:rsid w:val="009311E9"/>
    <w:rsid w:val="00932D32"/>
    <w:rsid w:val="00943BB5"/>
    <w:rsid w:val="009A0579"/>
    <w:rsid w:val="009C325D"/>
    <w:rsid w:val="009C55E0"/>
    <w:rsid w:val="009E217B"/>
    <w:rsid w:val="00A14534"/>
    <w:rsid w:val="00A15243"/>
    <w:rsid w:val="00A36992"/>
    <w:rsid w:val="00A47C93"/>
    <w:rsid w:val="00A61C7C"/>
    <w:rsid w:val="00A66C46"/>
    <w:rsid w:val="00A733DC"/>
    <w:rsid w:val="00A8018A"/>
    <w:rsid w:val="00A836C7"/>
    <w:rsid w:val="00AA4253"/>
    <w:rsid w:val="00AB6322"/>
    <w:rsid w:val="00AD5397"/>
    <w:rsid w:val="00B13CB3"/>
    <w:rsid w:val="00B32AFA"/>
    <w:rsid w:val="00B33833"/>
    <w:rsid w:val="00B40411"/>
    <w:rsid w:val="00B4220D"/>
    <w:rsid w:val="00B448B0"/>
    <w:rsid w:val="00B45055"/>
    <w:rsid w:val="00B460EE"/>
    <w:rsid w:val="00B55D43"/>
    <w:rsid w:val="00B64BBB"/>
    <w:rsid w:val="00B8003B"/>
    <w:rsid w:val="00BB68E3"/>
    <w:rsid w:val="00C00018"/>
    <w:rsid w:val="00C471BE"/>
    <w:rsid w:val="00C71300"/>
    <w:rsid w:val="00C95AB5"/>
    <w:rsid w:val="00C97E7A"/>
    <w:rsid w:val="00CC12EC"/>
    <w:rsid w:val="00CE04A2"/>
    <w:rsid w:val="00D034F0"/>
    <w:rsid w:val="00D05C7A"/>
    <w:rsid w:val="00D22460"/>
    <w:rsid w:val="00D4183E"/>
    <w:rsid w:val="00D74626"/>
    <w:rsid w:val="00D77AE1"/>
    <w:rsid w:val="00D918F9"/>
    <w:rsid w:val="00D93C90"/>
    <w:rsid w:val="00D93DCB"/>
    <w:rsid w:val="00DA715E"/>
    <w:rsid w:val="00DB6F24"/>
    <w:rsid w:val="00DD78C5"/>
    <w:rsid w:val="00DD7C30"/>
    <w:rsid w:val="00DE52E8"/>
    <w:rsid w:val="00DF78C2"/>
    <w:rsid w:val="00E2113A"/>
    <w:rsid w:val="00E25DB2"/>
    <w:rsid w:val="00E25F14"/>
    <w:rsid w:val="00E30311"/>
    <w:rsid w:val="00E46393"/>
    <w:rsid w:val="00E56D85"/>
    <w:rsid w:val="00E9174D"/>
    <w:rsid w:val="00EB45D5"/>
    <w:rsid w:val="00ED1744"/>
    <w:rsid w:val="00EE0619"/>
    <w:rsid w:val="00EE0959"/>
    <w:rsid w:val="00EE2F6E"/>
    <w:rsid w:val="00EF2228"/>
    <w:rsid w:val="00EF3F02"/>
    <w:rsid w:val="00F11DDD"/>
    <w:rsid w:val="00F44024"/>
    <w:rsid w:val="00F63502"/>
    <w:rsid w:val="00F8640C"/>
    <w:rsid w:val="00FA1A14"/>
    <w:rsid w:val="00FD7872"/>
    <w:rsid w:val="00FF4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D6516"/>
  </w:style>
  <w:style w:type="paragraph" w:styleId="Footer">
    <w:name w:val="footer"/>
    <w:basedOn w:val="Normal"/>
    <w:link w:val="FooterChar"/>
    <w:uiPriority w:val="99"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D6516"/>
  </w:style>
  <w:style w:type="table" w:styleId="TableGrid">
    <w:name w:val="Table Grid"/>
    <w:basedOn w:val="TableNormal"/>
    <w:uiPriority w:val="99"/>
    <w:rsid w:val="008D651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25F14"/>
    <w:rPr>
      <w:color w:val="auto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13</Pages>
  <Words>3158</Words>
  <Characters>18002</Characters>
  <Application>Microsoft Office Outlook</Application>
  <DocSecurity>0</DocSecurity>
  <Lines>0</Lines>
  <Paragraphs>0</Paragraphs>
  <ScaleCrop>false</ScaleCrop>
  <Company>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Oyun ve Fiziki Etkinlikler Yıllık Plan</dc:title>
  <dc:subject/>
  <dc:creator>www.mebders.com</dc:creator>
  <cp:keywords/>
  <dc:description/>
  <cp:lastModifiedBy>user</cp:lastModifiedBy>
  <cp:revision>5</cp:revision>
  <dcterms:created xsi:type="dcterms:W3CDTF">2019-09-06T18:56:00Z</dcterms:created>
  <dcterms:modified xsi:type="dcterms:W3CDTF">2019-10-20T16:23:00Z</dcterms:modified>
</cp:coreProperties>
</file>