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6680" w:rsidRDefault="007D6680" w:rsidP="000F65D5"/>
    <w:p w:rsidR="007D6680" w:rsidRDefault="007D6680" w:rsidP="000F65D5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31.7pt;margin-top:11.55pt;width:503.75pt;height:665.2pt;z-index:-251673600;visibility:visible" wrapcoords="-32 0 -32 21576 21600 21576 21600 0 -32 0">
            <v:imagedata r:id="rId4" o:title=""/>
            <w10:wrap type="tight"/>
          </v:shape>
        </w:pict>
      </w:r>
    </w:p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>
      <w:r>
        <w:rPr>
          <w:noProof/>
          <w:lang w:eastAsia="tr-TR"/>
        </w:rPr>
        <w:pict>
          <v:shape id="_x0000_s1027" type="#_x0000_t75" style="position:absolute;margin-left:138.4pt;margin-top:14.6pt;width:292.8pt;height:377.15pt;z-index:251675648;visibility:visible">
            <v:imagedata r:id="rId5" o:title=""/>
          </v:shape>
        </w:pict>
      </w:r>
    </w:p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>
      <w:r>
        <w:rPr>
          <w:noProof/>
          <w:lang w:eastAsia="tr-TR"/>
        </w:rPr>
        <w:pict>
          <v:shape id="Resim 16" o:spid="_x0000_s1028" type="#_x0000_t75" alt="http://www.malatya.adalet.gov.tr/images/ataturk.jpg" style="position:absolute;margin-left:-379.9pt;margin-top:16.25pt;width:187.85pt;height:247.3pt;z-index:251653120;visibility:visible">
            <v:imagedata r:id="rId6" o:title=""/>
          </v:shape>
        </w:pict>
      </w:r>
    </w:p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>
      <w:r>
        <w:rPr>
          <w:noProof/>
          <w:lang w:eastAsia="tr-TR"/>
        </w:rPr>
        <w:pict>
          <v:shape id="_x0000_s1029" type="#_x0000_t75" style="position:absolute;margin-left:29.6pt;margin-top:12.2pt;width:506.9pt;height:733.85pt;z-index:-251674624;visibility:visible" wrapcoords="-32 0 -32 21578 21600 21578 21600 0 -32 0">
            <v:imagedata r:id="rId7" o:title=""/>
            <w10:wrap type="tight"/>
          </v:shape>
        </w:pict>
      </w: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  <w:r>
        <w:rPr>
          <w:noProof/>
          <w:lang w:eastAsia="tr-TR"/>
        </w:rPr>
        <w:pict>
          <v:shape id="Resim 15" o:spid="_x0000_s1030" type="#_x0000_t75" alt="http://www.malatya.adalet.gov.tr/images/ataturk.jpg" style="position:absolute;left:0;text-align:left;margin-left:176.7pt;margin-top:8.25pt;width:186.35pt;height:255.15pt;z-index:-251664384;visibility:visible">
            <v:imagedata r:id="rId6" o:title=""/>
          </v:shape>
        </w:pict>
      </w: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</w:p>
    <w:p w:rsidR="007D6680" w:rsidRPr="00985250" w:rsidRDefault="007D6680" w:rsidP="000F65D5">
      <w:pPr>
        <w:pStyle w:val="NoSpacing"/>
        <w:jc w:val="center"/>
        <w:rPr>
          <w:rFonts w:ascii="Arial Black" w:hAnsi="Arial Black" w:cs="Arial Black"/>
          <w:sz w:val="20"/>
          <w:szCs w:val="20"/>
        </w:rPr>
      </w:pPr>
    </w:p>
    <w:p w:rsidR="007D6680" w:rsidRPr="002D226D" w:rsidRDefault="007D6680" w:rsidP="000F65D5">
      <w:pPr>
        <w:pStyle w:val="NoSpacing"/>
        <w:jc w:val="center"/>
        <w:rPr>
          <w:rFonts w:ascii="Arial Black" w:hAnsi="Arial Black" w:cs="Arial Black"/>
          <w:sz w:val="72"/>
          <w:szCs w:val="72"/>
        </w:rPr>
      </w:pPr>
      <w:r>
        <w:rPr>
          <w:noProof/>
          <w:lang w:eastAsia="tr-TR"/>
        </w:rPr>
        <w:pict>
          <v:rect id="Rectangle 18" o:spid="_x0000_s1031" style="position:absolute;left:0;text-align:left;margin-left:102.9pt;margin-top:2.1pt;width:352.35pt;height:84pt;z-index:-251661312;visibility:visible"/>
        </w:pict>
      </w:r>
      <w:r w:rsidRPr="002D226D">
        <w:rPr>
          <w:rFonts w:ascii="Arial Black" w:hAnsi="Arial Black" w:cs="Arial Black"/>
          <w:sz w:val="72"/>
          <w:szCs w:val="72"/>
        </w:rPr>
        <w:t>10 KASIM</w:t>
      </w: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  <w:r w:rsidRPr="002D226D">
        <w:rPr>
          <w:rFonts w:ascii="Comic Sans MS" w:hAnsi="Comic Sans MS" w:cs="Comic Sans MS"/>
          <w:sz w:val="40"/>
          <w:szCs w:val="40"/>
        </w:rPr>
        <w:t>UNUTMADIK UNUTMAYACAĞIZ</w:t>
      </w: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  <w:r>
        <w:rPr>
          <w:noProof/>
          <w:lang w:eastAsia="tr-TR"/>
        </w:rPr>
        <w:pict>
          <v:shape id="Resim 19" o:spid="_x0000_s1032" type="#_x0000_t75" style="position:absolute;left:0;text-align:left;margin-left:142.25pt;margin-top:21.4pt;width:256.75pt;height:245.75pt;z-index:-251676672;visibility:visible">
            <v:imagedata r:id="rId8" o:title=""/>
          </v:shape>
        </w:pict>
      </w: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  <w:r>
        <w:rPr>
          <w:noProof/>
          <w:lang w:eastAsia="tr-TR"/>
        </w:rPr>
        <w:pict>
          <v:shape id="Resim 4" o:spid="_x0000_s1033" type="#_x0000_t75" style="position:absolute;left:0;text-align:left;margin-left:45.2pt;margin-top:15.6pt;width:492.9pt;height:431.95pt;z-index:-251675648;visibility:visible" wrapcoords="-33 0 -33 21562 21600 21562 21600 0 -33 0">
            <v:imagedata r:id="rId9" o:title=""/>
            <w10:wrap type="tight"/>
          </v:shape>
        </w:pict>
      </w: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Pr="002D226D" w:rsidRDefault="007D6680" w:rsidP="000F65D5">
      <w:pPr>
        <w:pStyle w:val="NoSpacing"/>
        <w:jc w:val="center"/>
        <w:rPr>
          <w:rFonts w:ascii="Comic Sans MS" w:hAnsi="Comic Sans MS" w:cs="Comic Sans MS"/>
          <w:sz w:val="40"/>
          <w:szCs w:val="40"/>
        </w:rPr>
      </w:pPr>
    </w:p>
    <w:p w:rsidR="007D6680" w:rsidRDefault="007D6680" w:rsidP="000F65D5">
      <w:r>
        <w:rPr>
          <w:noProof/>
          <w:lang w:eastAsia="tr-TR"/>
        </w:rPr>
        <w:pict>
          <v:shape id="Resim 6" o:spid="_x0000_s1034" type="#_x0000_t75" alt="http://www.malatya.adalet.gov.tr/images/ataturk.jpg" style="position:absolute;margin-left:196.6pt;margin-top:312.2pt;width:188.2pt;height:246.7pt;z-index:251643904;visibility:visible">
            <v:imagedata r:id="rId6" o:title=""/>
          </v:shape>
        </w:pict>
      </w:r>
      <w:r w:rsidRPr="00602513">
        <w:rPr>
          <w:noProof/>
          <w:lang w:eastAsia="tr-TR"/>
        </w:rPr>
        <w:pict>
          <v:shape id="Resim 9" o:spid="_x0000_i1025" type="#_x0000_t75" style="width:560.25pt;height:795pt;visibility:visible">
            <v:imagedata r:id="rId10" o:title=""/>
          </v:shape>
        </w:pict>
      </w:r>
    </w:p>
    <w:p w:rsidR="007D6680" w:rsidRDefault="007D6680" w:rsidP="000F65D5"/>
    <w:p w:rsidR="007D6680" w:rsidRDefault="007D6680" w:rsidP="000F65D5"/>
    <w:p w:rsidR="007D6680" w:rsidRDefault="007D6680" w:rsidP="000F65D5">
      <w:r>
        <w:rPr>
          <w:noProof/>
          <w:lang w:eastAsia="tr-TR"/>
        </w:rPr>
        <w:pict>
          <v:shape id="_x0000_s1035" type="#_x0000_t75" style="position:absolute;margin-left:3.3pt;margin-top:5.65pt;width:571.8pt;height:760pt;z-index:-251662336;visibility:visible">
            <v:imagedata r:id="rId11" o:title=""/>
          </v:shape>
        </w:pict>
      </w:r>
      <w:r>
        <w:rPr>
          <w:noProof/>
          <w:lang w:eastAsia="tr-TR"/>
        </w:rPr>
        <w:pict>
          <v:shape id="Resim 2" o:spid="_x0000_s1036" type="#_x0000_t75" style="position:absolute;margin-left:109.95pt;margin-top:152.35pt;width:349.05pt;height:463.95pt;z-index:251646976;visibility:visible" stroked="t">
            <v:stroke dashstyle="3 1"/>
            <v:imagedata r:id="rId12" o:title=""/>
          </v:shape>
        </w:pict>
      </w:r>
    </w:p>
    <w:p w:rsidR="007D6680" w:rsidRDefault="007D6680" w:rsidP="000F65D5"/>
    <w:p w:rsidR="007D6680" w:rsidRDefault="007D6680" w:rsidP="000F65D5"/>
    <w:p w:rsidR="007D6680" w:rsidRDefault="007D6680" w:rsidP="000F65D5"/>
    <w:p w:rsidR="007D6680" w:rsidRDefault="007D6680" w:rsidP="000F65D5">
      <w:r>
        <w:rPr>
          <w:noProof/>
          <w:lang w:eastAsia="tr-TR"/>
        </w:rPr>
        <w:pict>
          <v:shape id="Resim 10" o:spid="_x0000_s1037" type="#_x0000_t75" alt="http://www.normanek.com/wp-content/uploads/2011/10/ataturk1.jpg" style="position:absolute;margin-left:170.65pt;margin-top:284.85pt;width:233.4pt;height:264.95pt;z-index:251645952;visibility:visible">
            <v:imagedata r:id="rId13" o:title=""/>
          </v:shape>
        </w:pict>
      </w:r>
      <w:r>
        <w:rPr>
          <w:noProof/>
          <w:lang w:eastAsia="tr-TR"/>
        </w:rPr>
        <w:pict>
          <v:shape id="Resim 23" o:spid="_x0000_s1038" type="#_x0000_t75" style="position:absolute;margin-left:170.65pt;margin-top:355.85pt;width:224.1pt;height:261.1pt;z-index:251644928;visibility:visible">
            <v:imagedata r:id="rId14" o:title=""/>
          </v:shape>
        </w:pict>
      </w:r>
      <w:r w:rsidRPr="00602513">
        <w:rPr>
          <w:noProof/>
          <w:lang w:eastAsia="tr-TR"/>
        </w:rPr>
        <w:pict>
          <v:shape id="Resim 21" o:spid="_x0000_i1026" type="#_x0000_t75" style="width:552pt;height:726.75pt;visibility:visible">
            <v:imagedata r:id="rId15" o:title=""/>
          </v:shape>
        </w:pict>
      </w:r>
    </w:p>
    <w:p w:rsidR="007D6680" w:rsidRDefault="007D6680" w:rsidP="000F65D5">
      <w:pPr>
        <w:jc w:val="center"/>
      </w:pPr>
    </w:p>
    <w:p w:rsidR="007D6680" w:rsidRDefault="007D6680" w:rsidP="000F65D5">
      <w:pPr>
        <w:jc w:val="center"/>
      </w:pPr>
      <w:r>
        <w:rPr>
          <w:noProof/>
          <w:lang w:eastAsia="tr-TR"/>
        </w:rPr>
        <w:pict>
          <v:shape id="Resim 12" o:spid="_x0000_s1039" type="#_x0000_t75" style="position:absolute;left:0;text-align:left;margin-left:171pt;margin-top:217.4pt;width:241.65pt;height:302.15pt;z-index:251649024;visibility:visible" stroked="t">
            <v:stroke dashstyle="3 1"/>
            <v:imagedata r:id="rId12" o:title=""/>
          </v:shape>
        </w:pict>
      </w:r>
      <w:r w:rsidRPr="00602513">
        <w:rPr>
          <w:noProof/>
          <w:lang w:eastAsia="tr-TR"/>
        </w:rPr>
        <w:pict>
          <v:shape id="Resim 3" o:spid="_x0000_i1027" type="#_x0000_t75" style="width:570pt;height:781.5pt;visibility:visible">
            <v:imagedata r:id="rId16" o:title=""/>
          </v:shape>
        </w:pict>
      </w:r>
    </w:p>
    <w:p w:rsidR="007D6680" w:rsidRDefault="007D6680" w:rsidP="000F65D5">
      <w:pPr>
        <w:jc w:val="center"/>
      </w:pPr>
    </w:p>
    <w:p w:rsidR="007D6680" w:rsidRDefault="007D6680" w:rsidP="000F65D5">
      <w:pPr>
        <w:pStyle w:val="NoSpacing"/>
        <w:jc w:val="center"/>
        <w:rPr>
          <w:rFonts w:ascii="Toledo" w:hAnsi="Toledo" w:cs="Toledo"/>
          <w:sz w:val="96"/>
          <w:szCs w:val="96"/>
        </w:rPr>
      </w:pPr>
      <w:r>
        <w:rPr>
          <w:noProof/>
          <w:lang w:eastAsia="tr-TR"/>
        </w:rPr>
        <w:pict>
          <v:shape id="AutoShape 31" o:spid="_x0000_s1040" style="position:absolute;left:0;text-align:left;margin-left:269.15pt;margin-top:31.1pt;width:91.5pt;height:94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AutoShape 35" o:spid="_x0000_s1041" style="position:absolute;left:0;text-align:left;margin-left:385.95pt;margin-top:63.15pt;width:91.5pt;height:94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AutoShape 32" o:spid="_x0000_s1042" style="position:absolute;left:0;text-align:left;margin-left:155.5pt;margin-top:31.1pt;width:91.5pt;height:94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36" o:spid="_x0000_s1043" style="position:absolute;margin-left:64pt;margin-top:7.95pt;width:91.5pt;height:94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30" o:spid="_x0000_s1044" style="position:absolute;margin-left:454.75pt;margin-top:15.4pt;width:91.5pt;height:94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Resim 7" o:spid="_x0000_s1045" type="#_x0000_t75" style="position:absolute;margin-left:216.6pt;margin-top:5.05pt;width:142.95pt;height:100.6pt;z-index:-251654144;visibility:visible" wrapcoords="-113 -161 -113 21600 21713 21600 21713 -161 -113 -161" stroked="t" strokecolor="#a6a6a6">
            <v:imagedata r:id="rId17" o:title=""/>
            <w10:wrap type="tight"/>
          </v:shape>
        </w:pict>
      </w:r>
    </w:p>
    <w:p w:rsidR="007D6680" w:rsidRPr="00CE0BF9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33" o:spid="_x0000_s1046" style="position:absolute;margin-left:17.8pt;margin-top:.7pt;width:91.5pt;height:94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29" o:spid="_x0000_s1047" style="position:absolute;margin-left:483.3pt;margin-top:18.85pt;width:91.5pt;height:94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Resim 26" o:spid="_x0000_s1048" type="#_x0000_t75" alt="http://www.normanek.com/wp-content/uploads/2011/10/ataturk1.jpg" style="position:absolute;margin-left:152.6pt;margin-top:15pt;width:278.9pt;height:317.3pt;z-index:251663360;visibility:visible">
            <v:imagedata r:id="rId13" o:title=""/>
          </v:shape>
        </w:pict>
      </w:r>
      <w:r>
        <w:rPr>
          <w:noProof/>
          <w:lang w:eastAsia="tr-TR"/>
        </w:rPr>
        <w:pict>
          <v:roundrect id="AutoShape 23" o:spid="_x0000_s1049" style="position:absolute;margin-left:178.15pt;margin-top:18.85pt;width:217.35pt;height:273.8pt;z-index:251660288;visibility:visible" arcsize="0" strokecolor="#5a5a5a">
            <v:stroke dashstyle="1 1" endcap="round"/>
          </v:roundrect>
        </w:pict>
      </w:r>
    </w:p>
    <w:p w:rsidR="007D6680" w:rsidRPr="00CE0BF9" w:rsidRDefault="007D6680" w:rsidP="000F65D5">
      <w:r>
        <w:rPr>
          <w:noProof/>
          <w:lang w:eastAsia="tr-TR"/>
        </w:rPr>
        <w:pict>
          <v:shape id="AutoShape 34" o:spid="_x0000_s1050" style="position:absolute;margin-left:-4.85pt;margin-top:20.35pt;width:91.5pt;height:94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20" o:spid="_x0000_s1051" style="position:absolute;margin-left:477.45pt;margin-top:1pt;width:91.5pt;height:94.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AutoShape 19" o:spid="_x0000_s1052" style="position:absolute;margin-left:-4.85pt;margin-top:20.1pt;width:91.5pt;height:94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22" o:spid="_x0000_s1053" style="position:absolute;margin-left:477.45pt;margin-top:11.4pt;width:91.5pt;height:94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>
      <w:r>
        <w:rPr>
          <w:noProof/>
          <w:lang w:eastAsia="tr-TR"/>
        </w:rPr>
        <w:pict>
          <v:shape id="AutoShape 21" o:spid="_x0000_s1054" style="position:absolute;margin-left:17.8pt;margin-top:12.8pt;width:91.5pt;height:94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/>
    <w:p w:rsidR="007D6680" w:rsidRPr="00CE0BF9" w:rsidRDefault="007D6680" w:rsidP="000F65D5"/>
    <w:p w:rsidR="007D6680" w:rsidRPr="00CE0BF9" w:rsidRDefault="007D6680" w:rsidP="000F65D5">
      <w:r>
        <w:rPr>
          <w:noProof/>
          <w:lang w:eastAsia="tr-TR"/>
        </w:rPr>
        <w:pict>
          <v:shape id="AutoShape 28" o:spid="_x0000_s1055" style="position:absolute;margin-left:411.9pt;margin-top:4.1pt;width:91.5pt;height:94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AutoShape 37" o:spid="_x0000_s1056" style="position:absolute;margin-left:304pt;margin-top:59.2pt;width:91.5pt;height:94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Pr="00CE0BF9" w:rsidRDefault="007D6680" w:rsidP="000F65D5">
      <w:r>
        <w:rPr>
          <w:noProof/>
          <w:lang w:eastAsia="tr-TR"/>
        </w:rPr>
        <w:pict>
          <v:shape id="AutoShape 24" o:spid="_x0000_s1057" style="position:absolute;margin-left:64pt;margin-top:-.15pt;width:91.5pt;height:9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Default="007D6680" w:rsidP="000F65D5">
      <w:r>
        <w:rPr>
          <w:noProof/>
          <w:lang w:eastAsia="tr-TR"/>
        </w:rPr>
        <w:pict>
          <v:shape id="AutoShape 27" o:spid="_x0000_s1058" style="position:absolute;margin-left:177.65pt;margin-top:8.35pt;width:91.5pt;height:94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2050,1200150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7D6680" w:rsidRDefault="007D6680" w:rsidP="000F65D5">
      <w:pPr>
        <w:jc w:val="right"/>
      </w:pPr>
    </w:p>
    <w:p w:rsidR="007D6680" w:rsidRDefault="007D6680" w:rsidP="000F65D5">
      <w:pPr>
        <w:jc w:val="right"/>
      </w:pPr>
    </w:p>
    <w:p w:rsidR="007D6680" w:rsidRDefault="007D6680" w:rsidP="000F65D5">
      <w:pPr>
        <w:pStyle w:val="NoSpacing"/>
        <w:jc w:val="center"/>
        <w:rPr>
          <w:rFonts w:ascii="Toledo" w:hAnsi="Toledo" w:cs="Toledo"/>
          <w:sz w:val="96"/>
          <w:szCs w:val="96"/>
        </w:rPr>
      </w:pPr>
    </w:p>
    <w:p w:rsidR="007D6680" w:rsidRPr="00D07349" w:rsidRDefault="007D6680" w:rsidP="000F65D5">
      <w:pPr>
        <w:pStyle w:val="NoSpacing"/>
        <w:jc w:val="center"/>
        <w:rPr>
          <w:rFonts w:ascii="Toledo" w:hAnsi="Toledo" w:cs="Toledo"/>
          <w:sz w:val="96"/>
          <w:szCs w:val="96"/>
        </w:rPr>
      </w:pPr>
      <w:r w:rsidRPr="00D07349">
        <w:rPr>
          <w:rFonts w:ascii="Toledo" w:hAnsi="Toledo" w:cs="Toledo"/>
          <w:sz w:val="96"/>
          <w:szCs w:val="96"/>
        </w:rPr>
        <w:t>10 KASIM</w:t>
      </w:r>
    </w:p>
    <w:p w:rsidR="007D6680" w:rsidRPr="00D07349" w:rsidRDefault="007D6680" w:rsidP="000F65D5">
      <w:pPr>
        <w:pStyle w:val="NoSpacing"/>
        <w:jc w:val="center"/>
        <w:rPr>
          <w:rFonts w:ascii="Toledo" w:hAnsi="Toledo" w:cs="Toledo"/>
          <w:sz w:val="48"/>
          <w:szCs w:val="48"/>
        </w:rPr>
      </w:pPr>
      <w:r w:rsidRPr="00D07349">
        <w:rPr>
          <w:rFonts w:ascii="Toledo" w:hAnsi="Toledo" w:cs="Toledo"/>
          <w:sz w:val="48"/>
          <w:szCs w:val="48"/>
        </w:rPr>
        <w:t>1881 - 1938</w:t>
      </w:r>
    </w:p>
    <w:p w:rsidR="007D6680" w:rsidRPr="00BF5B3E" w:rsidRDefault="007D6680" w:rsidP="000F65D5">
      <w:pPr>
        <w:jc w:val="center"/>
      </w:pPr>
      <w:r>
        <w:rPr>
          <w:noProof/>
          <w:lang w:eastAsia="tr-TR"/>
        </w:rPr>
        <w:pict>
          <v:shape id="Resim 13" o:spid="_x0000_s1059" type="#_x0000_t75" alt="http://www.malatya.adalet.gov.tr/images/ataturk.jpg" style="position:absolute;left:0;text-align:left;margin-left:198.5pt;margin-top:191.2pt;width:172.15pt;height:225.7pt;z-index:251650048;visibility:visible">
            <v:imagedata r:id="rId6" o:title=""/>
          </v:shape>
        </w:pict>
      </w:r>
      <w:r>
        <w:rPr>
          <w:noProof/>
          <w:lang w:eastAsia="tr-TR"/>
        </w:rPr>
        <w:pict>
          <v:shape id="Resim 14" o:spid="_x0000_s1060" type="#_x0000_t75" style="position:absolute;left:0;text-align:left;margin-left:-47.25pt;margin-top:1.35pt;width:690.65pt;height:707.5pt;z-index:-251665408;visibility:visible">
            <v:imagedata r:id="rId18" o:title=""/>
          </v:shape>
        </w:pict>
      </w:r>
    </w:p>
    <w:p w:rsidR="007D6680" w:rsidRDefault="007D6680">
      <w:r>
        <w:rPr>
          <w:noProof/>
          <w:lang w:eastAsia="tr-TR"/>
        </w:rPr>
        <w:pict>
          <v:shape id="Resim 3" o:spid="_x0000_s1061" type="#_x0000_t75" style="position:absolute;margin-left:171.6pt;margin-top:223.9pt;width:245.2pt;height:315.85pt;z-index:251648000;visibility:visible">
            <v:imagedata r:id="rId5" o:title=""/>
          </v:shape>
        </w:pict>
      </w:r>
      <w:r w:rsidRPr="00602513">
        <w:rPr>
          <w:noProof/>
          <w:lang w:eastAsia="tr-TR"/>
        </w:rPr>
        <w:pict>
          <v:shape id="Resim 5" o:spid="_x0000_i1028" type="#_x0000_t75" style="width:570pt;height:823.5pt;visibility:visible">
            <v:imagedata r:id="rId16" o:title=""/>
          </v:shape>
        </w:pict>
      </w:r>
    </w:p>
    <w:sectPr w:rsidR="007D6680" w:rsidSect="000C2334">
      <w:pgSz w:w="11906" w:h="16838"/>
      <w:pgMar w:top="284" w:right="424" w:bottom="142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oledo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F65D5"/>
    <w:rsid w:val="000C2334"/>
    <w:rsid w:val="000F65D5"/>
    <w:rsid w:val="001537B4"/>
    <w:rsid w:val="001A6E58"/>
    <w:rsid w:val="002D226D"/>
    <w:rsid w:val="002D2C9E"/>
    <w:rsid w:val="0047063A"/>
    <w:rsid w:val="005E188B"/>
    <w:rsid w:val="00602513"/>
    <w:rsid w:val="007D6680"/>
    <w:rsid w:val="00985250"/>
    <w:rsid w:val="00A51604"/>
    <w:rsid w:val="00BA2F7B"/>
    <w:rsid w:val="00BF5B3E"/>
    <w:rsid w:val="00CE0BF9"/>
    <w:rsid w:val="00D07349"/>
    <w:rsid w:val="00D338F4"/>
    <w:rsid w:val="00ED21F5"/>
    <w:rsid w:val="00F14783"/>
    <w:rsid w:val="00F66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65D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0F65D5"/>
    <w:rPr>
      <w:rFonts w:cs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0F6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F65D5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2D2C9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10</Pages>
  <Words>29</Words>
  <Characters>169</Characters>
  <Application>Microsoft Office Outlook</Application>
  <DocSecurity>0</DocSecurity>
  <Lines>0</Lines>
  <Paragraphs>0</Paragraphs>
  <ScaleCrop>false</ScaleCrop>
  <Company>By NeC ® 2010 | Katilimsiz.Com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İBRAHİM</dc:creator>
  <cp:keywords/>
  <dc:description/>
  <cp:lastModifiedBy>user</cp:lastModifiedBy>
  <cp:revision>3</cp:revision>
  <cp:lastPrinted>2016-11-07T02:49:00Z</cp:lastPrinted>
  <dcterms:created xsi:type="dcterms:W3CDTF">2016-11-07T05:55:00Z</dcterms:created>
  <dcterms:modified xsi:type="dcterms:W3CDTF">2019-11-10T14:14:00Z</dcterms:modified>
</cp:coreProperties>
</file>