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DF" w:rsidRPr="001A6A72" w:rsidRDefault="003C19DF" w:rsidP="005D3531">
      <w:pPr>
        <w:spacing w:after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</w:p>
    <w:p w:rsidR="003C19DF" w:rsidRPr="00831F3D" w:rsidRDefault="003C19DF" w:rsidP="001A6A72">
      <w:pPr>
        <w:jc w:val="center"/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</w:rPr>
        <w:t>2019/2020</w:t>
      </w:r>
      <w:r w:rsidRPr="00831F3D">
        <w:rPr>
          <w:rFonts w:ascii="Century Gothic" w:hAnsi="Century Gothic" w:cs="Century Gothic"/>
          <w:b/>
          <w:bCs/>
        </w:rPr>
        <w:t xml:space="preserve"> EĞİTİM ÖĞRETİM YILI </w:t>
      </w:r>
      <w:r>
        <w:rPr>
          <w:rFonts w:ascii="Century Gothic" w:hAnsi="Century Gothic" w:cs="Century Gothic"/>
          <w:b/>
          <w:bCs/>
        </w:rPr>
        <w:t>YAZICIK İLKOKULU</w:t>
      </w:r>
    </w:p>
    <w:p w:rsidR="003C19DF" w:rsidRDefault="003C19DF" w:rsidP="00D82A83">
      <w:pPr>
        <w:tabs>
          <w:tab w:val="left" w:pos="9150"/>
        </w:tabs>
        <w:jc w:val="center"/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</w:rPr>
        <w:t>4. SINIFLAR</w:t>
      </w:r>
      <w:r w:rsidRPr="00831F3D">
        <w:rPr>
          <w:rFonts w:ascii="Century Gothic" w:hAnsi="Century Gothic" w:cs="Century Gothic"/>
          <w:b/>
          <w:bCs/>
        </w:rPr>
        <w:t xml:space="preserve"> </w:t>
      </w:r>
      <w:r>
        <w:rPr>
          <w:rFonts w:ascii="Century Gothic" w:hAnsi="Century Gothic" w:cs="Century Gothic"/>
          <w:b/>
          <w:bCs/>
        </w:rPr>
        <w:t>I</w:t>
      </w:r>
      <w:r w:rsidRPr="00831F3D">
        <w:rPr>
          <w:rFonts w:ascii="Century Gothic" w:hAnsi="Century Gothic" w:cs="Century Gothic"/>
          <w:b/>
          <w:bCs/>
        </w:rPr>
        <w:t xml:space="preserve">.DÖNEM </w:t>
      </w:r>
      <w:r>
        <w:rPr>
          <w:rFonts w:ascii="Century Gothic" w:hAnsi="Century Gothic" w:cs="Century Gothic"/>
          <w:b/>
          <w:bCs/>
        </w:rPr>
        <w:t>TRAFİK GÜVENLİĞİ DERSİ 2</w:t>
      </w:r>
      <w:r w:rsidRPr="00831F3D">
        <w:rPr>
          <w:rFonts w:ascii="Century Gothic" w:hAnsi="Century Gothic" w:cs="Century Gothic"/>
          <w:b/>
          <w:bCs/>
        </w:rPr>
        <w:t>.SINAVI</w:t>
      </w:r>
    </w:p>
    <w:p w:rsidR="003C19DF" w:rsidRDefault="003C19DF" w:rsidP="00D82A83">
      <w:pPr>
        <w:tabs>
          <w:tab w:val="left" w:pos="9150"/>
        </w:tabs>
        <w:jc w:val="center"/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</w:rPr>
        <w:t>(10.01.2020)</w:t>
      </w:r>
    </w:p>
    <w:p w:rsidR="003C19DF" w:rsidRPr="00831F3D" w:rsidRDefault="003C19DF" w:rsidP="001A6A72">
      <w:pPr>
        <w:tabs>
          <w:tab w:val="left" w:pos="9150"/>
        </w:tabs>
        <w:jc w:val="center"/>
        <w:rPr>
          <w:rFonts w:ascii="Century Gothic" w:hAnsi="Century Gothic" w:cs="Century Gothic"/>
          <w:b/>
          <w:bCs/>
        </w:rPr>
      </w:pPr>
      <w:r>
        <w:rPr>
          <w:noProof/>
          <w:lang w:eastAsia="tr-TR"/>
        </w:rPr>
        <w:pict>
          <v:rect id="_x0000_s1026" style="position:absolute;left:0;text-align:left;margin-left:-3.3pt;margin-top:16.1pt;width:213.9pt;height:46.75pt;z-index:251658240">
            <v:textbox style="mso-next-textbox:#_x0000_s1026">
              <w:txbxContent>
                <w:p w:rsidR="003C19DF" w:rsidRDefault="003C19DF" w:rsidP="001A6A72">
                  <w:r>
                    <w:t>Adı-Soyadı:……………………………</w:t>
                  </w:r>
                </w:p>
                <w:p w:rsidR="003C19DF" w:rsidRDefault="003C19DF" w:rsidP="001A6A72">
                  <w:r>
                    <w:t>No:………………………………….</w:t>
                  </w:r>
                </w:p>
              </w:txbxContent>
            </v:textbox>
          </v:rect>
        </w:pict>
      </w:r>
    </w:p>
    <w:p w:rsidR="003C19DF" w:rsidRDefault="003C19DF" w:rsidP="00017985">
      <w:pPr>
        <w:rPr>
          <w:rFonts w:ascii="Comic Sans MS" w:hAnsi="Comic Sans MS" w:cs="Comic Sans MS"/>
          <w:sz w:val="24"/>
          <w:szCs w:val="24"/>
          <w:lang w:eastAsia="tr-TR"/>
        </w:rPr>
      </w:pPr>
    </w:p>
    <w:p w:rsidR="003C19DF" w:rsidRPr="001A6A72" w:rsidRDefault="003C19DF" w:rsidP="00017985">
      <w:pPr>
        <w:rPr>
          <w:rFonts w:ascii="Comic Sans MS" w:hAnsi="Comic Sans MS" w:cs="Comic Sans MS"/>
          <w:sz w:val="24"/>
          <w:szCs w:val="24"/>
          <w:lang w:eastAsia="tr-TR"/>
        </w:rPr>
        <w:sectPr w:rsidR="003C19DF" w:rsidRPr="001A6A72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3C19DF" w:rsidRPr="001A6A72" w:rsidRDefault="003C19DF" w:rsidP="004774B3">
      <w:pPr>
        <w:pStyle w:val="NoSpacing"/>
        <w:jc w:val="both"/>
        <w:rPr>
          <w:rFonts w:ascii="Comic Sans MS" w:hAnsi="Comic Sans MS" w:cs="Comic Sans MS"/>
          <w:b/>
          <w:bCs/>
          <w:sz w:val="24"/>
          <w:szCs w:val="24"/>
          <w:lang w:eastAsia="tr-TR"/>
        </w:rPr>
      </w:pPr>
      <w:bookmarkStart w:id="0" w:name="_Hlk498201795"/>
    </w:p>
    <w:p w:rsidR="003C19DF" w:rsidRDefault="003C19DF" w:rsidP="001A6A72">
      <w:pPr>
        <w:pStyle w:val="NoSpacing"/>
        <w:jc w:val="center"/>
        <w:rPr>
          <w:rFonts w:ascii="Comic Sans MS" w:hAnsi="Comic Sans MS" w:cs="Comic Sans MS"/>
          <w:b/>
          <w:bCs/>
          <w:sz w:val="24"/>
          <w:szCs w:val="24"/>
        </w:rPr>
      </w:pPr>
    </w:p>
    <w:p w:rsidR="003C19DF" w:rsidRPr="001A6A72" w:rsidRDefault="003C19DF" w:rsidP="001A6A72">
      <w:pPr>
        <w:pStyle w:val="NoSpacing"/>
        <w:jc w:val="center"/>
        <w:rPr>
          <w:rFonts w:ascii="Comic Sans MS" w:hAnsi="Comic Sans MS" w:cs="Comic Sans MS"/>
          <w:b/>
          <w:bCs/>
          <w:sz w:val="24"/>
          <w:szCs w:val="24"/>
          <w:lang w:eastAsia="tr-TR"/>
        </w:rPr>
      </w:pPr>
      <w:r w:rsidRPr="0078167C">
        <w:rPr>
          <w:rFonts w:ascii="Comic Sans MS" w:hAnsi="Comic Sans MS" w:cs="Comic Sans MS"/>
          <w:b/>
          <w:bCs/>
          <w:sz w:val="24"/>
          <w:szCs w:val="24"/>
        </w:rPr>
        <w:t xml:space="preserve">Aşağıdaki soruları cevaplayınız. </w:t>
      </w:r>
      <w:r>
        <w:rPr>
          <w:rFonts w:ascii="Comic Sans MS" w:hAnsi="Comic Sans MS" w:cs="Comic Sans MS"/>
          <w:b/>
          <w:bCs/>
          <w:sz w:val="24"/>
          <w:szCs w:val="24"/>
        </w:rPr>
        <w:t>(18x5= 90 PUAN)</w:t>
      </w:r>
    </w:p>
    <w:p w:rsidR="003C19DF" w:rsidRPr="001A6A72" w:rsidRDefault="003C19DF" w:rsidP="00DF4C0D">
      <w:pPr>
        <w:pStyle w:val="NoSpacing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t>1) Kara yollarında meydana ge</w:t>
      </w: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softHyphen/>
        <w:t xml:space="preserve">len trafik kazaları ile ilgili </w:t>
      </w: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  <w:u w:val="single"/>
        </w:rPr>
        <w:t>ilk yardım hizmet</w:t>
      </w: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  <w:u w:val="single"/>
        </w:rPr>
        <w:softHyphen/>
        <w:t>lerini planlayan ve uygulayan kurum hangisidir</w:t>
      </w: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t>?</w:t>
      </w:r>
    </w:p>
    <w:p w:rsidR="003C19DF" w:rsidRPr="001A6A72" w:rsidRDefault="003C19DF" w:rsidP="00DF4C0D">
      <w:pPr>
        <w:pStyle w:val="NoSpacing"/>
        <w:rPr>
          <w:rFonts w:ascii="Comic Sans MS" w:hAnsi="Comic Sans MS" w:cs="Comic Sans MS"/>
          <w:sz w:val="24"/>
          <w:szCs w:val="24"/>
          <w:lang w:eastAsia="tr-TR"/>
        </w:rPr>
      </w:pPr>
      <w:r w:rsidRPr="001A6A72">
        <w:rPr>
          <w:rFonts w:ascii="Comic Sans MS" w:hAnsi="Comic Sans MS" w:cs="Comic Sans MS"/>
          <w:sz w:val="24"/>
          <w:szCs w:val="24"/>
          <w:lang w:eastAsia="tr-TR"/>
        </w:rPr>
        <w:t xml:space="preserve">A) Emniyet Genel Müdürlüğü   B) Karayolları Genel Müdürlüğü  </w:t>
      </w:r>
    </w:p>
    <w:p w:rsidR="003C19DF" w:rsidRPr="001A6A72" w:rsidRDefault="003C19DF" w:rsidP="00DF4C0D">
      <w:pPr>
        <w:pStyle w:val="NoSpacing"/>
        <w:rPr>
          <w:rFonts w:ascii="Comic Sans MS" w:hAnsi="Comic Sans MS" w:cs="Comic Sans MS"/>
          <w:sz w:val="24"/>
          <w:szCs w:val="24"/>
          <w:lang w:eastAsia="tr-TR"/>
        </w:rPr>
      </w:pPr>
      <w:r w:rsidRPr="001A6A72">
        <w:rPr>
          <w:rFonts w:ascii="Comic Sans MS" w:hAnsi="Comic Sans MS" w:cs="Comic Sans MS"/>
          <w:sz w:val="24"/>
          <w:szCs w:val="24"/>
          <w:lang w:eastAsia="tr-TR"/>
        </w:rPr>
        <w:t xml:space="preserve">C) Sağlık Bakanlığı               </w:t>
      </w:r>
      <w:r>
        <w:rPr>
          <w:rFonts w:ascii="Comic Sans MS" w:hAnsi="Comic Sans MS" w:cs="Comic Sans MS"/>
          <w:sz w:val="24"/>
          <w:szCs w:val="24"/>
          <w:lang w:eastAsia="tr-TR"/>
        </w:rPr>
        <w:t xml:space="preserve">  </w:t>
      </w:r>
      <w:r w:rsidRPr="001A6A72">
        <w:rPr>
          <w:rFonts w:ascii="Comic Sans MS" w:hAnsi="Comic Sans MS" w:cs="Comic Sans MS"/>
          <w:sz w:val="24"/>
          <w:szCs w:val="24"/>
          <w:lang w:eastAsia="tr-TR"/>
        </w:rPr>
        <w:t xml:space="preserve"> D) Milli Eğitim Bakanlığı</w:t>
      </w:r>
    </w:p>
    <w:p w:rsidR="003C19DF" w:rsidRPr="001A6A72" w:rsidRDefault="003C19DF" w:rsidP="004774B3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3C19DF" w:rsidRPr="001A6A72" w:rsidRDefault="003C19DF" w:rsidP="001A6A72">
      <w:pPr>
        <w:pStyle w:val="NoSpacing"/>
        <w:rPr>
          <w:rFonts w:ascii="Comic Sans MS" w:hAnsi="Comic Sans MS" w:cs="Comic Sans MS"/>
          <w:b/>
          <w:bCs/>
          <w:sz w:val="24"/>
          <w:szCs w:val="24"/>
          <w:u w:val="single"/>
        </w:rPr>
      </w:pPr>
      <w:bookmarkStart w:id="1" w:name="_Hlk498202673"/>
      <w:bookmarkEnd w:id="0"/>
      <w:r w:rsidRPr="001A6A72">
        <w:rPr>
          <w:rFonts w:ascii="Comic Sans MS" w:hAnsi="Comic Sans MS" w:cs="Comic Sans MS"/>
          <w:b/>
          <w:bCs/>
          <w:sz w:val="24"/>
          <w:szCs w:val="24"/>
        </w:rPr>
        <w:t xml:space="preserve">2) Aşağıdakilerden hangisi </w:t>
      </w:r>
      <w:r w:rsidRPr="001A6A72">
        <w:rPr>
          <w:rFonts w:ascii="Comic Sans MS" w:hAnsi="Comic Sans MS" w:cs="Comic Sans MS"/>
          <w:b/>
          <w:bCs/>
          <w:sz w:val="24"/>
          <w:szCs w:val="24"/>
          <w:u w:val="single"/>
        </w:rPr>
        <w:t xml:space="preserve">doğru bir davranıştır ?   </w:t>
      </w:r>
      <w:bookmarkStart w:id="2" w:name="_Hlk498202852"/>
      <w:bookmarkEnd w:id="1"/>
    </w:p>
    <w:bookmarkEnd w:id="2"/>
    <w:p w:rsidR="003C19DF" w:rsidRPr="001A6A72" w:rsidRDefault="003C19DF" w:rsidP="00C61887">
      <w:pPr>
        <w:pStyle w:val="NoSpacing"/>
        <w:rPr>
          <w:rFonts w:ascii="Comic Sans MS" w:hAnsi="Comic Sans MS" w:cs="Comic Sans MS"/>
          <w:sz w:val="24"/>
          <w:szCs w:val="24"/>
        </w:rPr>
      </w:pPr>
      <w:r w:rsidRPr="001A6A72">
        <w:rPr>
          <w:rFonts w:ascii="Comic Sans MS" w:hAnsi="Comic Sans MS" w:cs="Comic Sans MS"/>
          <w:sz w:val="24"/>
          <w:szCs w:val="24"/>
        </w:rPr>
        <w:t xml:space="preserve">A) Taşıtlara yeşil ışık yandığında karşıya geçmek              </w:t>
      </w:r>
    </w:p>
    <w:p w:rsidR="003C19DF" w:rsidRPr="001A6A72" w:rsidRDefault="003C19DF" w:rsidP="00C61887">
      <w:pPr>
        <w:pStyle w:val="NoSpacing"/>
        <w:rPr>
          <w:rFonts w:ascii="Comic Sans MS" w:hAnsi="Comic Sans MS" w:cs="Comic Sans MS"/>
          <w:sz w:val="24"/>
          <w:szCs w:val="24"/>
        </w:rPr>
      </w:pPr>
      <w:r w:rsidRPr="001A6A72">
        <w:rPr>
          <w:rFonts w:ascii="Comic Sans MS" w:hAnsi="Comic Sans MS" w:cs="Comic Sans MS"/>
          <w:sz w:val="24"/>
          <w:szCs w:val="24"/>
        </w:rPr>
        <w:t xml:space="preserve"> B) Karşıdan karşıya  koşarak geçmek</w:t>
      </w:r>
    </w:p>
    <w:p w:rsidR="003C19DF" w:rsidRPr="001A6A72" w:rsidRDefault="003C19DF" w:rsidP="001A6A72">
      <w:pPr>
        <w:pStyle w:val="NoSpacing"/>
        <w:tabs>
          <w:tab w:val="center" w:pos="5386"/>
        </w:tabs>
        <w:rPr>
          <w:rFonts w:ascii="Comic Sans MS" w:hAnsi="Comic Sans MS" w:cs="Comic Sans MS"/>
          <w:sz w:val="24"/>
          <w:szCs w:val="24"/>
        </w:rPr>
      </w:pPr>
      <w:r w:rsidRPr="001A6A72">
        <w:rPr>
          <w:rFonts w:ascii="Comic Sans MS" w:hAnsi="Comic Sans MS" w:cs="Comic Sans MS"/>
          <w:sz w:val="24"/>
          <w:szCs w:val="24"/>
        </w:rPr>
        <w:t xml:space="preserve">C) Yolda yürürken birbirimizle şakalaşmak </w:t>
      </w:r>
    </w:p>
    <w:p w:rsidR="003C19DF" w:rsidRPr="001A6A72" w:rsidRDefault="003C19DF" w:rsidP="001A6A72">
      <w:pPr>
        <w:pStyle w:val="NoSpacing"/>
        <w:tabs>
          <w:tab w:val="center" w:pos="5386"/>
        </w:tabs>
        <w:rPr>
          <w:rFonts w:ascii="Comic Sans MS" w:hAnsi="Comic Sans MS" w:cs="Comic Sans MS"/>
          <w:sz w:val="24"/>
          <w:szCs w:val="24"/>
        </w:rPr>
      </w:pPr>
      <w:r w:rsidRPr="001A6A72">
        <w:rPr>
          <w:rFonts w:ascii="Comic Sans MS" w:hAnsi="Comic Sans MS" w:cs="Comic Sans MS"/>
          <w:sz w:val="24"/>
          <w:szCs w:val="24"/>
        </w:rPr>
        <w:t>D) Trafikte yaşlılara, özürlülere ve hamilelere yardım etmek</w:t>
      </w:r>
    </w:p>
    <w:p w:rsidR="003C19DF" w:rsidRPr="001A6A72" w:rsidRDefault="003C19DF" w:rsidP="004774B3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3C19DF" w:rsidRPr="001A6A72" w:rsidRDefault="003C19DF" w:rsidP="00C61887">
      <w:pPr>
        <w:pStyle w:val="NoSpacing"/>
        <w:rPr>
          <w:rFonts w:ascii="Comic Sans MS" w:hAnsi="Comic Sans MS" w:cs="Comic Sans MS"/>
          <w:b/>
          <w:bCs/>
          <w:sz w:val="24"/>
          <w:szCs w:val="24"/>
        </w:rPr>
      </w:pPr>
      <w:bookmarkStart w:id="3" w:name="_Hlk498205975"/>
      <w:r w:rsidRPr="001A6A72">
        <w:rPr>
          <w:rFonts w:ascii="Comic Sans MS" w:hAnsi="Comic Sans MS" w:cs="Comic Sans MS"/>
          <w:b/>
          <w:bCs/>
          <w:sz w:val="24"/>
          <w:szCs w:val="24"/>
        </w:rPr>
        <w:t>3) Kara yolunun taşıt yolu kenarında kalan ve  yalnız yayaların kullanımına ayrılmış olan  kısmına ne denir?</w:t>
      </w:r>
    </w:p>
    <w:bookmarkEnd w:id="3"/>
    <w:p w:rsidR="003C19DF" w:rsidRPr="001A6A72" w:rsidRDefault="003C19DF" w:rsidP="001A6A72">
      <w:pPr>
        <w:pStyle w:val="NoSpacing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071"/>
        </w:tabs>
        <w:rPr>
          <w:rFonts w:ascii="Comic Sans MS" w:hAnsi="Comic Sans MS" w:cs="Comic Sans MS"/>
          <w:b/>
          <w:bCs/>
          <w:sz w:val="24"/>
          <w:szCs w:val="24"/>
          <w:lang w:eastAsia="tr-TR"/>
        </w:rPr>
      </w:pPr>
      <w:r w:rsidRPr="001A6A72">
        <w:rPr>
          <w:rFonts w:ascii="Comic Sans MS" w:hAnsi="Comic Sans MS" w:cs="Comic Sans MS"/>
          <w:sz w:val="24"/>
          <w:szCs w:val="24"/>
        </w:rPr>
        <w:t>A) Alt geçit</w:t>
      </w:r>
      <w:r w:rsidRPr="001A6A72">
        <w:rPr>
          <w:rFonts w:ascii="Comic Sans MS" w:hAnsi="Comic Sans MS" w:cs="Comic Sans MS"/>
          <w:sz w:val="24"/>
          <w:szCs w:val="24"/>
        </w:rPr>
        <w:tab/>
        <w:t xml:space="preserve">       B) Yaya kaldırımı</w:t>
      </w:r>
      <w:r w:rsidRPr="001A6A72">
        <w:rPr>
          <w:rFonts w:ascii="Comic Sans MS" w:hAnsi="Comic Sans MS" w:cs="Comic Sans MS"/>
          <w:sz w:val="24"/>
          <w:szCs w:val="24"/>
        </w:rPr>
        <w:tab/>
        <w:t xml:space="preserve"> C) Taşıt yolu                D) Yaya geçidi</w:t>
      </w:r>
    </w:p>
    <w:p w:rsidR="003C19DF" w:rsidRPr="001A6A72" w:rsidRDefault="003C19DF" w:rsidP="00017985">
      <w:pPr>
        <w:pStyle w:val="NoSpacing"/>
        <w:rPr>
          <w:rFonts w:ascii="Comic Sans MS" w:hAnsi="Comic Sans MS" w:cs="Comic Sans MS"/>
          <w:b/>
          <w:bCs/>
          <w:sz w:val="24"/>
          <w:szCs w:val="24"/>
          <w:lang w:eastAsia="tr-TR"/>
        </w:rPr>
      </w:pPr>
    </w:p>
    <w:p w:rsidR="003C19DF" w:rsidRPr="001A6A72" w:rsidRDefault="003C19DF" w:rsidP="001D4C5D">
      <w:pPr>
        <w:pStyle w:val="NoSpacing"/>
        <w:rPr>
          <w:rFonts w:ascii="Comic Sans MS" w:hAnsi="Comic Sans MS" w:cs="Comic Sans MS"/>
          <w:b/>
          <w:bCs/>
          <w:sz w:val="24"/>
          <w:szCs w:val="24"/>
          <w:lang w:eastAsia="tr-TR"/>
        </w:rPr>
      </w:pPr>
      <w:r w:rsidRPr="001A6A72">
        <w:rPr>
          <w:rFonts w:ascii="Comic Sans MS" w:hAnsi="Comic Sans MS" w:cs="Comic Sans MS"/>
          <w:b/>
          <w:bCs/>
          <w:sz w:val="24"/>
          <w:szCs w:val="24"/>
          <w:lang w:eastAsia="tr-TR"/>
        </w:rPr>
        <w:t>4) Kara yolunda insan, hayvan ve yük taşıma  ya yarayan araçların genel adı nedir?</w:t>
      </w:r>
    </w:p>
    <w:p w:rsidR="003C19DF" w:rsidRPr="001A6A72" w:rsidRDefault="003C19DF" w:rsidP="001A6A72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1A6A72">
        <w:rPr>
          <w:rFonts w:ascii="Comic Sans MS" w:hAnsi="Comic Sans MS" w:cs="Comic Sans MS"/>
          <w:sz w:val="24"/>
          <w:szCs w:val="24"/>
          <w:lang w:eastAsia="tr-TR"/>
        </w:rPr>
        <w:t xml:space="preserve">A) Kamyon                  B) Otomobil               C) Taşıt                </w:t>
      </w:r>
      <w:r w:rsidRPr="001A6A72">
        <w:rPr>
          <w:rFonts w:ascii="Comic Sans MS" w:hAnsi="Comic Sans MS" w:cs="Comic Sans MS"/>
          <w:sz w:val="24"/>
          <w:szCs w:val="24"/>
          <w:lang w:eastAsia="tr-TR"/>
        </w:rPr>
        <w:tab/>
        <w:t xml:space="preserve">        D) Otobüs</w:t>
      </w:r>
    </w:p>
    <w:p w:rsidR="003C19DF" w:rsidRPr="001A6A72" w:rsidRDefault="003C19DF" w:rsidP="00017985">
      <w:pPr>
        <w:pStyle w:val="NoSpacing"/>
        <w:rPr>
          <w:rFonts w:ascii="Comic Sans MS" w:hAnsi="Comic Sans MS" w:cs="Comic Sans MS"/>
          <w:b/>
          <w:bCs/>
          <w:sz w:val="24"/>
          <w:szCs w:val="24"/>
          <w:lang w:eastAsia="tr-TR"/>
        </w:rPr>
      </w:pPr>
    </w:p>
    <w:p w:rsidR="003C19DF" w:rsidRPr="001A6A72" w:rsidRDefault="003C19DF" w:rsidP="001D4C5D">
      <w:pPr>
        <w:pStyle w:val="NoSpacing"/>
        <w:rPr>
          <w:rFonts w:ascii="Comic Sans MS" w:hAnsi="Comic Sans MS" w:cs="Comic Sans MS"/>
          <w:b/>
          <w:bCs/>
          <w:sz w:val="24"/>
          <w:szCs w:val="24"/>
          <w:lang w:eastAsia="tr-TR"/>
        </w:rPr>
      </w:pPr>
      <w:r w:rsidRPr="001A6A72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5)  Aşağıdaki seçeneklerin hangisinde; </w:t>
      </w:r>
      <w:r w:rsidRPr="001A6A72">
        <w:rPr>
          <w:rFonts w:ascii="Comic Sans MS" w:hAnsi="Comic Sans MS" w:cs="Comic Sans MS"/>
          <w:b/>
          <w:bCs/>
          <w:sz w:val="24"/>
          <w:szCs w:val="24"/>
          <w:u w:val="single"/>
          <w:lang w:eastAsia="tr-TR"/>
        </w:rPr>
        <w:t>kara  yolu</w:t>
      </w:r>
      <w:r w:rsidRPr="001A6A72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,  </w:t>
      </w:r>
      <w:r w:rsidRPr="001A6A72">
        <w:rPr>
          <w:rFonts w:ascii="Comic Sans MS" w:hAnsi="Comic Sans MS" w:cs="Comic Sans MS"/>
          <w:b/>
          <w:bCs/>
          <w:sz w:val="24"/>
          <w:szCs w:val="24"/>
          <w:u w:val="single"/>
          <w:lang w:eastAsia="tr-TR"/>
        </w:rPr>
        <w:t>hava yolu</w:t>
      </w:r>
      <w:r w:rsidRPr="001A6A72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 ve </w:t>
      </w:r>
      <w:r w:rsidRPr="001A6A72">
        <w:rPr>
          <w:rFonts w:ascii="Comic Sans MS" w:hAnsi="Comic Sans MS" w:cs="Comic Sans MS"/>
          <w:b/>
          <w:bCs/>
          <w:sz w:val="24"/>
          <w:szCs w:val="24"/>
          <w:u w:val="single"/>
          <w:lang w:eastAsia="tr-TR"/>
        </w:rPr>
        <w:t>deniz yolu</w:t>
      </w:r>
      <w:r w:rsidRPr="001A6A72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 ulaşım araçlarına ait örnekler sırasıyla doğru verilmiş tir?</w:t>
      </w:r>
    </w:p>
    <w:p w:rsidR="003C19DF" w:rsidRPr="001A6A72" w:rsidRDefault="003C19DF" w:rsidP="001A6A72">
      <w:pPr>
        <w:pStyle w:val="NoSpacing"/>
        <w:rPr>
          <w:rFonts w:ascii="Comic Sans MS" w:hAnsi="Comic Sans MS" w:cs="Comic Sans MS"/>
          <w:sz w:val="24"/>
          <w:szCs w:val="24"/>
        </w:rPr>
      </w:pPr>
      <w:r w:rsidRPr="001A6A72">
        <w:rPr>
          <w:rFonts w:ascii="Comic Sans MS" w:hAnsi="Comic Sans MS" w:cs="Comic Sans MS"/>
          <w:sz w:val="24"/>
          <w:szCs w:val="24"/>
        </w:rPr>
        <w:t xml:space="preserve">A) Gemi – Vapur - Otomobil    </w:t>
      </w:r>
      <w:r w:rsidRPr="001A6A72">
        <w:rPr>
          <w:rFonts w:ascii="Comic Sans MS" w:hAnsi="Comic Sans MS" w:cs="Comic Sans MS"/>
          <w:sz w:val="24"/>
          <w:szCs w:val="24"/>
        </w:rPr>
        <w:tab/>
        <w:t xml:space="preserve">                         B) Vapur – Kamyon - Otobüs</w:t>
      </w:r>
    </w:p>
    <w:p w:rsidR="003C19DF" w:rsidRPr="001A6A72" w:rsidRDefault="003C19DF" w:rsidP="001A6A72">
      <w:pPr>
        <w:pStyle w:val="NoSpacing"/>
        <w:rPr>
          <w:rFonts w:ascii="Comic Sans MS" w:hAnsi="Comic Sans MS" w:cs="Comic Sans MS"/>
          <w:sz w:val="24"/>
          <w:szCs w:val="24"/>
        </w:rPr>
      </w:pPr>
      <w:r w:rsidRPr="001A6A72">
        <w:rPr>
          <w:rFonts w:ascii="Comic Sans MS" w:hAnsi="Comic Sans MS" w:cs="Comic Sans MS"/>
          <w:sz w:val="24"/>
          <w:szCs w:val="24"/>
        </w:rPr>
        <w:t>C) Otobüs – Uçak - Gemi                                      D) Uçak – Helikopter - Kamyon</w:t>
      </w:r>
    </w:p>
    <w:p w:rsidR="003C19DF" w:rsidRPr="001A6A72" w:rsidRDefault="003C19DF" w:rsidP="00017985">
      <w:pPr>
        <w:pStyle w:val="NoSpacing"/>
        <w:rPr>
          <w:rFonts w:ascii="Comic Sans MS" w:hAnsi="Comic Sans MS" w:cs="Comic Sans MS"/>
          <w:sz w:val="24"/>
          <w:szCs w:val="24"/>
          <w:lang w:eastAsia="tr-TR"/>
        </w:rPr>
      </w:pPr>
      <w:r w:rsidRPr="001A6A72">
        <w:rPr>
          <w:rFonts w:ascii="Comic Sans MS" w:hAnsi="Comic Sans MS" w:cs="Comic Sans MS"/>
          <w:sz w:val="24"/>
          <w:szCs w:val="24"/>
          <w:lang w:eastAsia="tr-TR"/>
        </w:rPr>
        <w:t xml:space="preserve"> </w:t>
      </w:r>
    </w:p>
    <w:p w:rsidR="003C19DF" w:rsidRPr="001A6A72" w:rsidRDefault="003C19DF" w:rsidP="00DF4C0D">
      <w:pPr>
        <w:spacing w:line="276" w:lineRule="auto"/>
        <w:rPr>
          <w:rFonts w:ascii="Comic Sans MS" w:hAnsi="Comic Sans MS" w:cs="Comic Sans MS"/>
          <w:b/>
          <w:bCs/>
          <w:sz w:val="24"/>
          <w:szCs w:val="24"/>
        </w:rPr>
      </w:pPr>
      <w:r w:rsidRPr="001A6A72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6) </w:t>
      </w:r>
      <w:r w:rsidRPr="001A6A72">
        <w:rPr>
          <w:rFonts w:ascii="Comic Sans MS" w:hAnsi="Comic Sans MS" w:cs="Comic Sans MS"/>
          <w:b/>
          <w:bCs/>
          <w:sz w:val="24"/>
          <w:szCs w:val="24"/>
        </w:rPr>
        <w:t>Aşağıdakilerden kurumlardan hangisinin trafikle ilgili görevi yoktur?</w:t>
      </w:r>
    </w:p>
    <w:p w:rsidR="003C19DF" w:rsidRPr="001A6A72" w:rsidRDefault="003C19DF" w:rsidP="00DF4C0D">
      <w:pPr>
        <w:spacing w:line="276" w:lineRule="auto"/>
        <w:rPr>
          <w:rFonts w:ascii="Comic Sans MS" w:hAnsi="Comic Sans MS" w:cs="Comic Sans MS"/>
          <w:b/>
          <w:bCs/>
          <w:sz w:val="24"/>
          <w:szCs w:val="24"/>
        </w:rPr>
      </w:pPr>
      <w:r w:rsidRPr="001A6A72">
        <w:rPr>
          <w:rFonts w:ascii="Comic Sans MS" w:hAnsi="Comic Sans MS" w:cs="Comic Sans MS"/>
          <w:b/>
          <w:bCs/>
          <w:sz w:val="24"/>
          <w:szCs w:val="24"/>
        </w:rPr>
        <w:t xml:space="preserve"> A)</w:t>
      </w:r>
      <w:r w:rsidRPr="001A6A72">
        <w:rPr>
          <w:rFonts w:ascii="Comic Sans MS" w:hAnsi="Comic Sans MS" w:cs="Comic Sans MS"/>
          <w:sz w:val="24"/>
          <w:szCs w:val="24"/>
        </w:rPr>
        <w:t xml:space="preserve"> Emniyet Genel Müdürlüğü  </w:t>
      </w:r>
      <w:r w:rsidRPr="001A6A72">
        <w:rPr>
          <w:rFonts w:ascii="Comic Sans MS" w:hAnsi="Comic Sans MS" w:cs="Comic Sans MS"/>
          <w:b/>
          <w:bCs/>
          <w:sz w:val="24"/>
          <w:szCs w:val="24"/>
        </w:rPr>
        <w:t xml:space="preserve">           B)</w:t>
      </w:r>
      <w:r w:rsidRPr="001A6A72">
        <w:rPr>
          <w:rFonts w:ascii="Comic Sans MS" w:hAnsi="Comic Sans MS" w:cs="Comic Sans MS"/>
          <w:sz w:val="24"/>
          <w:szCs w:val="24"/>
        </w:rPr>
        <w:t xml:space="preserve"> Sağlık Bakanlığı</w:t>
      </w:r>
      <w:r w:rsidRPr="001A6A72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</w:p>
    <w:p w:rsidR="003C19DF" w:rsidRPr="001A6A72" w:rsidRDefault="003C19DF" w:rsidP="00DF4C0D">
      <w:pPr>
        <w:spacing w:line="276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1A6A72">
        <w:rPr>
          <w:rFonts w:ascii="Comic Sans MS" w:hAnsi="Comic Sans MS" w:cs="Comic Sans MS"/>
          <w:b/>
          <w:bCs/>
          <w:sz w:val="24"/>
          <w:szCs w:val="24"/>
        </w:rPr>
        <w:t xml:space="preserve"> C)</w:t>
      </w:r>
      <w:r w:rsidRPr="001A6A72">
        <w:rPr>
          <w:rFonts w:ascii="Comic Sans MS" w:hAnsi="Comic Sans MS" w:cs="Comic Sans MS"/>
          <w:sz w:val="24"/>
          <w:szCs w:val="24"/>
        </w:rPr>
        <w:t xml:space="preserve">Kara Yolları Genel Müdürlüğü </w:t>
      </w:r>
      <w:r w:rsidRPr="001A6A72">
        <w:rPr>
          <w:rFonts w:ascii="Comic Sans MS" w:hAnsi="Comic Sans MS" w:cs="Comic Sans MS"/>
          <w:b/>
          <w:bCs/>
          <w:sz w:val="24"/>
          <w:szCs w:val="24"/>
        </w:rPr>
        <w:t xml:space="preserve">         D)</w:t>
      </w:r>
      <w:r w:rsidRPr="001A6A72">
        <w:rPr>
          <w:rFonts w:ascii="Comic Sans MS" w:hAnsi="Comic Sans MS" w:cs="Comic Sans MS"/>
          <w:sz w:val="24"/>
          <w:szCs w:val="24"/>
        </w:rPr>
        <w:t xml:space="preserve"> Kültür ve Turizm Bakanlığı   </w:t>
      </w:r>
    </w:p>
    <w:p w:rsidR="003C19DF" w:rsidRPr="001A6A72" w:rsidRDefault="003C19DF" w:rsidP="001D4C5D">
      <w:pPr>
        <w:pStyle w:val="NoSpacing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7) Şoförlerin araç kullanabilmesi için gerekli </w:t>
      </w:r>
      <w:r w:rsidRPr="001A6A72">
        <w:rPr>
          <w:rFonts w:ascii="Comic Sans MS" w:hAnsi="Comic Sans MS" w:cs="Comic Sans MS"/>
          <w:sz w:val="24"/>
          <w:szCs w:val="24"/>
          <w:lang w:eastAsia="tr-TR"/>
        </w:rPr>
        <w:t xml:space="preserve"> </w:t>
      </w: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 olan belgeye ne ad verilir?</w:t>
      </w:r>
    </w:p>
    <w:p w:rsidR="003C19DF" w:rsidRPr="001A6A72" w:rsidRDefault="003C19DF" w:rsidP="001A6A72">
      <w:pPr>
        <w:pStyle w:val="NoSpacing"/>
        <w:rPr>
          <w:rFonts w:ascii="Comic Sans MS" w:hAnsi="Comic Sans MS" w:cs="Comic Sans MS"/>
          <w:sz w:val="24"/>
          <w:szCs w:val="24"/>
        </w:rPr>
      </w:pPr>
      <w:r w:rsidRPr="001A6A72">
        <w:rPr>
          <w:rFonts w:ascii="Comic Sans MS" w:hAnsi="Comic Sans MS" w:cs="Comic Sans MS"/>
          <w:sz w:val="24"/>
          <w:szCs w:val="24"/>
        </w:rPr>
        <w:t xml:space="preserve">A) pasaport                   B) kimlik                  C) diploma             D) sürücü belgesi              </w:t>
      </w:r>
    </w:p>
    <w:p w:rsidR="003C19DF" w:rsidRPr="001A6A72" w:rsidRDefault="003C19DF" w:rsidP="00017985">
      <w:pPr>
        <w:pStyle w:val="NoSpacing"/>
        <w:rPr>
          <w:rFonts w:ascii="Comic Sans MS" w:hAnsi="Comic Sans MS" w:cs="Comic Sans MS"/>
          <w:color w:val="000000"/>
          <w:sz w:val="24"/>
          <w:szCs w:val="24"/>
        </w:rPr>
      </w:pPr>
    </w:p>
    <w:p w:rsidR="003C19DF" w:rsidRPr="001A6A72" w:rsidRDefault="003C19DF" w:rsidP="00DF4C0D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8)Hangisi bisiklet, kaykay ve paten kullanırken alınması gereken önlemlerden biri </w:t>
      </w: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  <w:u w:val="single"/>
        </w:rPr>
        <w:t>değildir?</w:t>
      </w: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</w:t>
      </w:r>
    </w:p>
    <w:p w:rsidR="003C19DF" w:rsidRPr="001A6A72" w:rsidRDefault="003C19DF" w:rsidP="00DF4C0D">
      <w:pPr>
        <w:spacing w:line="276" w:lineRule="auto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 A)</w:t>
      </w:r>
      <w:r w:rsidRPr="001A6A72">
        <w:rPr>
          <w:rFonts w:ascii="Comic Sans MS" w:hAnsi="Comic Sans MS" w:cs="Comic Sans MS"/>
          <w:color w:val="000000"/>
          <w:sz w:val="24"/>
          <w:szCs w:val="24"/>
        </w:rPr>
        <w:t xml:space="preserve">Bere ve şapka takmak      </w:t>
      </w: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t>B)</w:t>
      </w:r>
      <w:r w:rsidRPr="001A6A72">
        <w:rPr>
          <w:rFonts w:ascii="Comic Sans MS" w:hAnsi="Comic Sans MS" w:cs="Comic Sans MS"/>
          <w:color w:val="000000"/>
          <w:sz w:val="24"/>
          <w:szCs w:val="24"/>
        </w:rPr>
        <w:t xml:space="preserve"> Kask takmak  </w:t>
      </w: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 C)</w:t>
      </w:r>
      <w:r w:rsidRPr="001A6A72">
        <w:rPr>
          <w:rFonts w:ascii="Comic Sans MS" w:hAnsi="Comic Sans MS" w:cs="Comic Sans MS"/>
          <w:color w:val="000000"/>
          <w:sz w:val="24"/>
          <w:szCs w:val="24"/>
        </w:rPr>
        <w:t xml:space="preserve">Dirseklik takmak               </w:t>
      </w: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t>D)</w:t>
      </w:r>
      <w:r w:rsidRPr="001A6A72">
        <w:rPr>
          <w:rFonts w:ascii="Comic Sans MS" w:hAnsi="Comic Sans MS" w:cs="Comic Sans MS"/>
          <w:color w:val="000000"/>
          <w:sz w:val="24"/>
          <w:szCs w:val="24"/>
        </w:rPr>
        <w:t>Dizlik takmak</w:t>
      </w:r>
    </w:p>
    <w:p w:rsidR="003C19DF" w:rsidRPr="001A6A72" w:rsidRDefault="003C19DF" w:rsidP="001D4C5D">
      <w:pPr>
        <w:pStyle w:val="NoSpacing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t>9) Taşıt yolunda bisiklet kullananların kaç   yaşını bitirmiş olmaları zorunludur ?</w:t>
      </w:r>
    </w:p>
    <w:p w:rsidR="003C19DF" w:rsidRPr="001A6A72" w:rsidRDefault="003C19DF" w:rsidP="00D6441A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1A6A72">
        <w:rPr>
          <w:rFonts w:ascii="Comic Sans MS" w:hAnsi="Comic Sans MS" w:cs="Comic Sans MS"/>
          <w:sz w:val="24"/>
          <w:szCs w:val="24"/>
          <w:lang w:eastAsia="tr-TR"/>
        </w:rPr>
        <w:t>A) 10                B) 15                C) 11             D) 13</w:t>
      </w:r>
    </w:p>
    <w:p w:rsidR="003C19DF" w:rsidRPr="001A6A72" w:rsidRDefault="003C19DF" w:rsidP="00F129EC">
      <w:pPr>
        <w:pStyle w:val="NoSpacing"/>
        <w:rPr>
          <w:rFonts w:ascii="Comic Sans MS" w:hAnsi="Comic Sans MS" w:cs="Comic Sans MS"/>
          <w:b/>
          <w:bCs/>
          <w:color w:val="000000"/>
          <w:sz w:val="24"/>
          <w:szCs w:val="24"/>
        </w:rPr>
      </w:pPr>
    </w:p>
    <w:p w:rsidR="003C19DF" w:rsidRPr="001A6A72" w:rsidRDefault="003C19DF" w:rsidP="001D4C5D">
      <w:pPr>
        <w:pStyle w:val="NoSpacing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t>10) Ambulans, polis arabası ve itfaiye sürücülerinin hız ve yön değiştirme kurallarına uymama hakkına ne denir?</w:t>
      </w:r>
    </w:p>
    <w:p w:rsidR="003C19DF" w:rsidRPr="001A6A72" w:rsidRDefault="003C19DF" w:rsidP="001A6A72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1A6A72">
        <w:rPr>
          <w:rFonts w:ascii="Comic Sans MS" w:hAnsi="Comic Sans MS" w:cs="Comic Sans MS"/>
          <w:sz w:val="24"/>
          <w:szCs w:val="24"/>
          <w:lang w:eastAsia="tr-TR"/>
        </w:rPr>
        <w:t>A) Geçiş sırası          B) Geçiş durumu        C) Geçiş üstünlüğü        D) Geçiş rahatlığı</w:t>
      </w:r>
    </w:p>
    <w:p w:rsidR="003C19DF" w:rsidRPr="001A6A72" w:rsidRDefault="003C19DF" w:rsidP="00D6441A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</w:p>
    <w:p w:rsidR="003C19DF" w:rsidRPr="001A6A72" w:rsidRDefault="003C19DF" w:rsidP="00D6441A">
      <w:pPr>
        <w:pStyle w:val="NoSpacing"/>
        <w:rPr>
          <w:rFonts w:ascii="Comic Sans MS" w:hAnsi="Comic Sans MS" w:cs="Comic Sans MS"/>
          <w:b/>
          <w:bCs/>
          <w:sz w:val="24"/>
          <w:szCs w:val="24"/>
          <w:lang w:eastAsia="tr-TR"/>
        </w:rPr>
      </w:pPr>
      <w:r w:rsidRPr="001A6A72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11) Hangi  seçenekte verilenler oyun oynamak için güvenli  </w:t>
      </w:r>
      <w:r w:rsidRPr="001A6A72">
        <w:rPr>
          <w:rFonts w:ascii="Comic Sans MS" w:hAnsi="Comic Sans MS" w:cs="Comic Sans MS"/>
          <w:b/>
          <w:bCs/>
          <w:sz w:val="24"/>
          <w:szCs w:val="24"/>
          <w:u w:val="single"/>
          <w:lang w:eastAsia="tr-TR"/>
        </w:rPr>
        <w:t xml:space="preserve">olmayan </w:t>
      </w:r>
      <w:r w:rsidRPr="001A6A72">
        <w:rPr>
          <w:rFonts w:ascii="Comic Sans MS" w:hAnsi="Comic Sans MS" w:cs="Comic Sans MS"/>
          <w:b/>
          <w:bCs/>
          <w:sz w:val="24"/>
          <w:szCs w:val="24"/>
          <w:lang w:eastAsia="tr-TR"/>
        </w:rPr>
        <w:t>yerlerdir?</w:t>
      </w:r>
    </w:p>
    <w:p w:rsidR="003C19DF" w:rsidRPr="001A6A72" w:rsidRDefault="003C19DF" w:rsidP="001A6A72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1A6A72">
        <w:rPr>
          <w:rFonts w:ascii="Comic Sans MS" w:hAnsi="Comic Sans MS" w:cs="Comic Sans MS"/>
          <w:sz w:val="24"/>
          <w:szCs w:val="24"/>
          <w:lang w:eastAsia="tr-TR"/>
        </w:rPr>
        <w:t>A) Evimizin bahçesi      B) Cadde ve sokak      C) Çocuk parkları       D) Okul bahçesi</w:t>
      </w:r>
    </w:p>
    <w:p w:rsidR="003C19DF" w:rsidRPr="001A6A72" w:rsidRDefault="003C19DF" w:rsidP="001B24D4">
      <w:pPr>
        <w:pStyle w:val="NoSpacing"/>
        <w:rPr>
          <w:rFonts w:ascii="Comic Sans MS" w:hAnsi="Comic Sans MS" w:cs="Comic Sans MS"/>
          <w:color w:val="000000"/>
          <w:sz w:val="24"/>
          <w:szCs w:val="24"/>
        </w:rPr>
      </w:pPr>
    </w:p>
    <w:p w:rsidR="003C19DF" w:rsidRPr="001A6A72" w:rsidRDefault="003C19DF" w:rsidP="001D4C5D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12) </w:t>
      </w:r>
      <w:r w:rsidRPr="001A6A72">
        <w:rPr>
          <w:rFonts w:ascii="Comic Sans MS" w:hAnsi="Comic Sans MS" w:cs="Comic Sans MS"/>
          <w:i/>
          <w:iCs/>
          <w:color w:val="000000"/>
          <w:sz w:val="24"/>
          <w:szCs w:val="24"/>
        </w:rPr>
        <w:t>minibüs -  vapur – tren – kamyon –  bisiklet - uçak – gemi – otobüs</w:t>
      </w:r>
    </w:p>
    <w:p w:rsidR="003C19DF" w:rsidRPr="001A6A72" w:rsidRDefault="003C19DF" w:rsidP="001D4C5D">
      <w:pPr>
        <w:spacing w:line="276" w:lineRule="auto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Yukarıdaki taşıtlardan kaç tanesi </w:t>
      </w: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  <w:u w:val="single"/>
        </w:rPr>
        <w:t>kara yolu  taşıtı</w:t>
      </w: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t>dır?</w:t>
      </w:r>
    </w:p>
    <w:p w:rsidR="003C19DF" w:rsidRPr="001A6A72" w:rsidRDefault="003C19DF" w:rsidP="001D4C5D">
      <w:pPr>
        <w:pStyle w:val="NoSpacing"/>
        <w:rPr>
          <w:rFonts w:ascii="Comic Sans MS" w:hAnsi="Comic Sans MS" w:cs="Comic Sans MS"/>
          <w:color w:val="000000"/>
          <w:sz w:val="24"/>
          <w:szCs w:val="24"/>
        </w:rPr>
      </w:pP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</w:t>
      </w:r>
      <w:r w:rsidRPr="001A6A72">
        <w:rPr>
          <w:rFonts w:ascii="Comic Sans MS" w:hAnsi="Comic Sans MS" w:cs="Comic Sans MS"/>
          <w:color w:val="000000"/>
          <w:sz w:val="24"/>
          <w:szCs w:val="24"/>
        </w:rPr>
        <w:t xml:space="preserve">  A)6          B) 5         C) 4          D) 3</w:t>
      </w:r>
    </w:p>
    <w:p w:rsidR="003C19DF" w:rsidRPr="001A6A72" w:rsidRDefault="003C19DF" w:rsidP="001B24D4">
      <w:pPr>
        <w:pStyle w:val="NoSpacing"/>
        <w:rPr>
          <w:rFonts w:ascii="Comic Sans MS" w:hAnsi="Comic Sans MS" w:cs="Comic Sans MS"/>
          <w:color w:val="000000"/>
          <w:sz w:val="24"/>
          <w:szCs w:val="24"/>
        </w:rPr>
      </w:pPr>
    </w:p>
    <w:p w:rsidR="003C19DF" w:rsidRPr="001A6A72" w:rsidRDefault="003C19DF" w:rsidP="00DF4C0D">
      <w:pPr>
        <w:pStyle w:val="NoSpacing"/>
        <w:rPr>
          <w:rFonts w:ascii="Comic Sans MS" w:hAnsi="Comic Sans MS" w:cs="Comic Sans MS"/>
          <w:b/>
          <w:bCs/>
          <w:color w:val="000000"/>
          <w:sz w:val="24"/>
          <w:szCs w:val="24"/>
          <w:u w:val="single"/>
        </w:rPr>
      </w:pP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13) Araçlar için trafik ışıklarında aşağıdaki renklerden hangisi </w:t>
      </w: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  <w:u w:val="single"/>
        </w:rPr>
        <w:t>bulunmaz?</w:t>
      </w:r>
    </w:p>
    <w:p w:rsidR="003C19DF" w:rsidRPr="001A6A72" w:rsidRDefault="003C19DF" w:rsidP="00DF4C0D">
      <w:pPr>
        <w:pStyle w:val="NoSpacing"/>
        <w:rPr>
          <w:rFonts w:ascii="Comic Sans MS" w:hAnsi="Comic Sans MS" w:cs="Comic Sans MS"/>
          <w:b/>
          <w:bCs/>
          <w:color w:val="000000"/>
          <w:sz w:val="24"/>
          <w:szCs w:val="24"/>
        </w:rPr>
      </w:pPr>
    </w:p>
    <w:p w:rsidR="003C19DF" w:rsidRPr="001A6A72" w:rsidRDefault="003C19DF" w:rsidP="00ED0989">
      <w:pPr>
        <w:pStyle w:val="NoSpacing"/>
        <w:rPr>
          <w:rFonts w:ascii="Comic Sans MS" w:hAnsi="Comic Sans MS" w:cs="Comic Sans MS"/>
          <w:color w:val="000000"/>
          <w:sz w:val="24"/>
          <w:szCs w:val="24"/>
        </w:rPr>
      </w:pPr>
      <w:r w:rsidRPr="001A6A72">
        <w:rPr>
          <w:rFonts w:ascii="Comic Sans MS" w:hAnsi="Comic Sans MS" w:cs="Comic Sans MS"/>
          <w:sz w:val="24"/>
          <w:szCs w:val="24"/>
        </w:rPr>
        <w:t>A) Yeşil</w:t>
      </w:r>
      <w:r w:rsidRPr="001A6A72">
        <w:rPr>
          <w:rFonts w:ascii="Comic Sans MS" w:hAnsi="Comic Sans MS" w:cs="Comic Sans MS"/>
          <w:sz w:val="24"/>
          <w:szCs w:val="24"/>
        </w:rPr>
        <w:tab/>
        <w:t xml:space="preserve">                  B) Mavi           C)</w:t>
      </w:r>
      <w:r w:rsidRPr="00ED0989">
        <w:rPr>
          <w:rFonts w:ascii="Comic Sans MS" w:hAnsi="Comic Sans MS" w:cs="Comic Sans MS"/>
          <w:sz w:val="24"/>
          <w:szCs w:val="24"/>
        </w:rPr>
        <w:t xml:space="preserve"> </w:t>
      </w:r>
      <w:r w:rsidRPr="001A6A72">
        <w:rPr>
          <w:rFonts w:ascii="Comic Sans MS" w:hAnsi="Comic Sans MS" w:cs="Comic Sans MS"/>
          <w:sz w:val="24"/>
          <w:szCs w:val="24"/>
        </w:rPr>
        <w:t>Sarı</w:t>
      </w:r>
      <w:r w:rsidRPr="001A6A72">
        <w:rPr>
          <w:rFonts w:ascii="Comic Sans MS" w:hAnsi="Comic Sans MS" w:cs="Comic Sans MS"/>
          <w:sz w:val="24"/>
          <w:szCs w:val="24"/>
        </w:rPr>
        <w:tab/>
      </w:r>
      <w:r w:rsidRPr="001A6A72">
        <w:rPr>
          <w:rFonts w:ascii="Comic Sans MS" w:hAnsi="Comic Sans MS" w:cs="Comic Sans MS"/>
          <w:sz w:val="24"/>
          <w:szCs w:val="24"/>
        </w:rPr>
        <w:tab/>
        <w:t xml:space="preserve">             D) Kırmızı        </w:t>
      </w:r>
      <w:r w:rsidRPr="001A6A72">
        <w:rPr>
          <w:rFonts w:ascii="Comic Sans MS" w:hAnsi="Comic Sans MS" w:cs="Comic Sans MS"/>
          <w:sz w:val="24"/>
          <w:szCs w:val="24"/>
          <w:lang w:eastAsia="tr-TR"/>
        </w:rPr>
        <w:br/>
      </w:r>
    </w:p>
    <w:p w:rsidR="003C19DF" w:rsidRPr="001A6A72" w:rsidRDefault="003C19DF" w:rsidP="001D4C5D">
      <w:pPr>
        <w:pStyle w:val="NoSpacing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14)  Aşağıdaki araçlardan hangisi geçiş   üstünlüğüne sahip </w:t>
      </w: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  <w:u w:val="single"/>
        </w:rPr>
        <w:t>değildir?</w:t>
      </w:r>
    </w:p>
    <w:p w:rsidR="003C19DF" w:rsidRPr="001A6A72" w:rsidRDefault="003C19DF" w:rsidP="00FA0051">
      <w:pPr>
        <w:pStyle w:val="NoSpacing"/>
        <w:rPr>
          <w:rFonts w:ascii="Comic Sans MS" w:hAnsi="Comic Sans MS" w:cs="Comic Sans MS"/>
          <w:color w:val="000000"/>
          <w:sz w:val="24"/>
          <w:szCs w:val="24"/>
        </w:rPr>
      </w:pPr>
    </w:p>
    <w:p w:rsidR="003C19DF" w:rsidRPr="001A6A72" w:rsidRDefault="003C19DF" w:rsidP="001A6A72">
      <w:pPr>
        <w:pStyle w:val="NoSpacing"/>
        <w:rPr>
          <w:rFonts w:ascii="Comic Sans MS" w:hAnsi="Comic Sans MS" w:cs="Comic Sans MS"/>
          <w:sz w:val="24"/>
          <w:szCs w:val="24"/>
          <w:lang w:eastAsia="tr-TR"/>
        </w:rPr>
      </w:pPr>
      <w:r w:rsidRPr="001A6A72">
        <w:rPr>
          <w:rFonts w:ascii="Comic Sans MS" w:hAnsi="Comic Sans MS" w:cs="Comic Sans MS"/>
          <w:sz w:val="24"/>
          <w:szCs w:val="24"/>
          <w:lang w:eastAsia="tr-TR"/>
        </w:rPr>
        <w:t xml:space="preserve">A) Okul servisi    </w:t>
      </w:r>
      <w:r w:rsidRPr="001A6A72">
        <w:rPr>
          <w:rFonts w:ascii="Comic Sans MS" w:hAnsi="Comic Sans MS" w:cs="Comic Sans MS"/>
          <w:sz w:val="24"/>
          <w:szCs w:val="24"/>
          <w:lang w:eastAsia="tr-TR"/>
        </w:rPr>
        <w:tab/>
        <w:t xml:space="preserve"> B) İtfaiye             C) Polis arabası        </w:t>
      </w:r>
      <w:r w:rsidRPr="001A6A72">
        <w:rPr>
          <w:rFonts w:ascii="Comic Sans MS" w:hAnsi="Comic Sans MS" w:cs="Comic Sans MS"/>
          <w:sz w:val="24"/>
          <w:szCs w:val="24"/>
          <w:lang w:eastAsia="tr-TR"/>
        </w:rPr>
        <w:tab/>
        <w:t xml:space="preserve">   D) Ambulans</w:t>
      </w:r>
    </w:p>
    <w:p w:rsidR="003C19DF" w:rsidRPr="001A6A72" w:rsidRDefault="003C19DF" w:rsidP="001B24D4">
      <w:pPr>
        <w:pStyle w:val="NoSpacing"/>
        <w:rPr>
          <w:rFonts w:ascii="Comic Sans MS" w:hAnsi="Comic Sans MS" w:cs="Comic Sans MS"/>
          <w:color w:val="000000"/>
          <w:sz w:val="24"/>
          <w:szCs w:val="24"/>
        </w:rPr>
      </w:pPr>
    </w:p>
    <w:p w:rsidR="003C19DF" w:rsidRPr="001A6A72" w:rsidRDefault="003C19DF" w:rsidP="00E06E38">
      <w:pPr>
        <w:pStyle w:val="NoSpacing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15) Aşağıdakilerden hangisi güvenli geçiş yerlerindendir? </w:t>
      </w:r>
    </w:p>
    <w:p w:rsidR="003C19DF" w:rsidRPr="001A6A72" w:rsidRDefault="003C19DF" w:rsidP="00E06E38">
      <w:pPr>
        <w:pStyle w:val="NoSpacing"/>
        <w:rPr>
          <w:rFonts w:ascii="Comic Sans MS" w:hAnsi="Comic Sans MS" w:cs="Comic Sans MS"/>
          <w:color w:val="000000"/>
          <w:sz w:val="24"/>
          <w:szCs w:val="24"/>
        </w:rPr>
      </w:pPr>
    </w:p>
    <w:p w:rsidR="003C19DF" w:rsidRPr="001A6A72" w:rsidRDefault="003C19DF" w:rsidP="001A6A72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1A6A72">
        <w:rPr>
          <w:rFonts w:ascii="Comic Sans MS" w:hAnsi="Comic Sans MS" w:cs="Comic Sans MS"/>
          <w:sz w:val="24"/>
          <w:szCs w:val="24"/>
          <w:lang w:eastAsia="tr-TR"/>
        </w:rPr>
        <w:t>A) Alt geçit           B) Üst geçit           C) Trafik işaret ve levhaları          D) Hepsi</w:t>
      </w:r>
    </w:p>
    <w:p w:rsidR="003C19DF" w:rsidRPr="001A6A72" w:rsidRDefault="003C19DF" w:rsidP="001B24D4">
      <w:pPr>
        <w:pStyle w:val="NoSpacing"/>
        <w:rPr>
          <w:rFonts w:ascii="Comic Sans MS" w:hAnsi="Comic Sans MS" w:cs="Comic Sans MS"/>
          <w:color w:val="000000"/>
          <w:sz w:val="24"/>
          <w:szCs w:val="24"/>
        </w:rPr>
      </w:pPr>
    </w:p>
    <w:p w:rsidR="003C19DF" w:rsidRPr="001A6A72" w:rsidRDefault="003C19DF" w:rsidP="00D64DDE">
      <w:pPr>
        <w:pStyle w:val="NoSpacing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16) Günlük yaşantımızda okula, markete veya parka gitmek için aşağıdakilerin hangisini tercih etmeliyiz ?   </w:t>
      </w:r>
    </w:p>
    <w:p w:rsidR="003C19DF" w:rsidRPr="001A6A72" w:rsidRDefault="003C19DF" w:rsidP="001D4C5D">
      <w:pPr>
        <w:pStyle w:val="NoSpacing"/>
        <w:tabs>
          <w:tab w:val="left" w:pos="4611"/>
        </w:tabs>
        <w:rPr>
          <w:rFonts w:ascii="Comic Sans MS" w:hAnsi="Comic Sans MS" w:cs="Comic Sans MS"/>
          <w:sz w:val="24"/>
          <w:szCs w:val="24"/>
          <w:lang w:eastAsia="tr-TR"/>
        </w:rPr>
      </w:pPr>
      <w:r w:rsidRPr="001A6A72">
        <w:rPr>
          <w:rFonts w:ascii="Comic Sans MS" w:hAnsi="Comic Sans MS" w:cs="Comic Sans MS"/>
          <w:sz w:val="24"/>
          <w:szCs w:val="24"/>
          <w:lang w:eastAsia="tr-TR"/>
        </w:rPr>
        <w:t>A) En güvenli yolları                          B) En kısa yolları</w:t>
      </w:r>
    </w:p>
    <w:p w:rsidR="003C19DF" w:rsidRPr="001A6A72" w:rsidRDefault="003C19DF" w:rsidP="001D4C5D">
      <w:pPr>
        <w:pStyle w:val="NoSpacing"/>
        <w:tabs>
          <w:tab w:val="left" w:pos="4611"/>
        </w:tabs>
        <w:rPr>
          <w:rFonts w:ascii="Comic Sans MS" w:hAnsi="Comic Sans MS" w:cs="Comic Sans MS"/>
          <w:sz w:val="24"/>
          <w:szCs w:val="24"/>
          <w:lang w:eastAsia="tr-TR"/>
        </w:rPr>
      </w:pPr>
      <w:r w:rsidRPr="001A6A72">
        <w:rPr>
          <w:rFonts w:ascii="Comic Sans MS" w:hAnsi="Comic Sans MS" w:cs="Comic Sans MS"/>
          <w:sz w:val="24"/>
          <w:szCs w:val="24"/>
          <w:lang w:eastAsia="tr-TR"/>
        </w:rPr>
        <w:t>C)Yaya kaldırımı olmayan yolları         D)Taşıt yolları</w:t>
      </w:r>
    </w:p>
    <w:p w:rsidR="003C19DF" w:rsidRPr="001A6A72" w:rsidRDefault="003C19DF" w:rsidP="001D4C5D">
      <w:pPr>
        <w:pStyle w:val="NoSpacing"/>
        <w:tabs>
          <w:tab w:val="left" w:pos="4611"/>
        </w:tabs>
        <w:rPr>
          <w:rFonts w:ascii="Comic Sans MS" w:hAnsi="Comic Sans MS" w:cs="Comic Sans MS"/>
          <w:sz w:val="24"/>
          <w:szCs w:val="24"/>
          <w:lang w:eastAsia="tr-TR"/>
        </w:rPr>
      </w:pPr>
    </w:p>
    <w:p w:rsidR="003C19DF" w:rsidRPr="001A6A72" w:rsidRDefault="003C19DF" w:rsidP="001A6A72">
      <w:pPr>
        <w:shd w:val="clear" w:color="auto" w:fill="FFFFFF"/>
        <w:spacing w:after="120"/>
        <w:jc w:val="both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t>17)Aşağıdaki mesleklerden hangisi trafikle ilgili değildir?</w:t>
      </w:r>
    </w:p>
    <w:p w:rsidR="003C19DF" w:rsidRDefault="003C19DF" w:rsidP="001A6A72">
      <w:pPr>
        <w:pStyle w:val="NoSpacing"/>
        <w:rPr>
          <w:rFonts w:ascii="Comic Sans MS" w:hAnsi="Comic Sans MS" w:cs="Comic Sans MS"/>
          <w:sz w:val="24"/>
          <w:szCs w:val="24"/>
          <w:lang w:eastAsia="tr-TR"/>
        </w:rPr>
      </w:pP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t>A)</w:t>
      </w:r>
      <w:r w:rsidRPr="001A6A72">
        <w:rPr>
          <w:rFonts w:ascii="Comic Sans MS" w:hAnsi="Comic Sans MS" w:cs="Comic Sans MS"/>
          <w:color w:val="000000"/>
          <w:sz w:val="24"/>
          <w:szCs w:val="24"/>
        </w:rPr>
        <w:t>vatman</w:t>
      </w: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 B)</w:t>
      </w:r>
      <w:r w:rsidRPr="001A6A72">
        <w:rPr>
          <w:rFonts w:ascii="Comic Sans MS" w:hAnsi="Comic Sans MS" w:cs="Comic Sans MS"/>
          <w:color w:val="000000"/>
          <w:sz w:val="24"/>
          <w:szCs w:val="24"/>
        </w:rPr>
        <w:t>şoför</w:t>
      </w: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 C)</w:t>
      </w:r>
      <w:r w:rsidRPr="001A6A72">
        <w:rPr>
          <w:rFonts w:ascii="Comic Sans MS" w:hAnsi="Comic Sans MS" w:cs="Comic Sans MS"/>
          <w:color w:val="000000"/>
          <w:sz w:val="24"/>
          <w:szCs w:val="24"/>
        </w:rPr>
        <w:t>oto tamircisi</w:t>
      </w:r>
      <w:r w:rsidRPr="001A6A72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 D)</w:t>
      </w:r>
      <w:r w:rsidRPr="001A6A72">
        <w:rPr>
          <w:rFonts w:ascii="Comic Sans MS" w:hAnsi="Comic Sans MS" w:cs="Comic Sans MS"/>
          <w:color w:val="000000"/>
          <w:sz w:val="24"/>
          <w:szCs w:val="24"/>
        </w:rPr>
        <w:t>pilot</w:t>
      </w:r>
    </w:p>
    <w:p w:rsidR="003C19DF" w:rsidRPr="001A6A72" w:rsidRDefault="003C19DF" w:rsidP="001A6A72">
      <w:pPr>
        <w:pStyle w:val="NoSpacing"/>
        <w:rPr>
          <w:rFonts w:ascii="Comic Sans MS" w:hAnsi="Comic Sans MS" w:cs="Comic Sans MS"/>
          <w:sz w:val="24"/>
          <w:szCs w:val="24"/>
          <w:lang w:eastAsia="tr-TR"/>
        </w:rPr>
      </w:pPr>
    </w:p>
    <w:p w:rsidR="003C19DF" w:rsidRPr="0078167C" w:rsidRDefault="003C19DF" w:rsidP="001A6A72">
      <w:pPr>
        <w:spacing w:line="276" w:lineRule="auto"/>
        <w:rPr>
          <w:rFonts w:ascii="Comic Sans MS" w:hAnsi="Comic Sans MS" w:cs="Comic Sans MS"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18</w:t>
      </w: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)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78167C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</w:t>
      </w:r>
      <w:r w:rsidRPr="0078167C">
        <w:rPr>
          <w:rFonts w:ascii="Comic Sans MS" w:hAnsi="Comic Sans MS" w:cs="Comic Sans MS"/>
          <w:b/>
          <w:bCs/>
          <w:sz w:val="24"/>
          <w:szCs w:val="24"/>
        </w:rPr>
        <w:t xml:space="preserve">Kara yolların güvenli olması için aşağıdakilerden hangisi gerekli </w:t>
      </w:r>
      <w:r w:rsidRPr="0078167C">
        <w:rPr>
          <w:rFonts w:ascii="Comic Sans MS" w:hAnsi="Comic Sans MS" w:cs="Comic Sans MS"/>
          <w:b/>
          <w:bCs/>
          <w:sz w:val="24"/>
          <w:szCs w:val="24"/>
          <w:u w:val="single"/>
        </w:rPr>
        <w:t>değildir?</w:t>
      </w:r>
    </w:p>
    <w:p w:rsidR="003C19DF" w:rsidRDefault="003C19DF" w:rsidP="001A6A72">
      <w:pPr>
        <w:autoSpaceDE w:val="0"/>
        <w:autoSpaceDN w:val="0"/>
        <w:adjustRightInd w:val="0"/>
        <w:spacing w:line="276" w:lineRule="auto"/>
        <w:ind w:right="-806"/>
        <w:jc w:val="bot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A)</w:t>
      </w:r>
      <w:r w:rsidRPr="0078167C">
        <w:rPr>
          <w:rFonts w:ascii="Comic Sans MS" w:hAnsi="Comic Sans MS" w:cs="Comic Sans MS"/>
          <w:sz w:val="24"/>
          <w:szCs w:val="24"/>
        </w:rPr>
        <w:t xml:space="preserve">Alt ve üst geçitler  </w:t>
      </w:r>
      <w:r w:rsidRPr="0078167C"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b/>
          <w:bCs/>
          <w:sz w:val="24"/>
          <w:szCs w:val="24"/>
        </w:rPr>
        <w:t>B)</w:t>
      </w:r>
      <w:r w:rsidRPr="0078167C">
        <w:rPr>
          <w:rFonts w:ascii="Comic Sans MS" w:hAnsi="Comic Sans MS" w:cs="Comic Sans MS"/>
          <w:sz w:val="24"/>
          <w:szCs w:val="24"/>
        </w:rPr>
        <w:t xml:space="preserve">Reklam levhaları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C)</w:t>
      </w:r>
      <w:r w:rsidRPr="0078167C">
        <w:rPr>
          <w:rFonts w:ascii="Comic Sans MS" w:hAnsi="Comic Sans MS" w:cs="Comic Sans MS"/>
          <w:sz w:val="24"/>
          <w:szCs w:val="24"/>
        </w:rPr>
        <w:t>Yaya geçidi</w:t>
      </w:r>
      <w:r w:rsidRPr="0078167C">
        <w:rPr>
          <w:rFonts w:ascii="Comic Sans MS" w:hAnsi="Comic Sans MS" w:cs="Comic Sans MS"/>
          <w:sz w:val="24"/>
          <w:szCs w:val="24"/>
        </w:rPr>
        <w:tab/>
        <w:t xml:space="preserve">      </w:t>
      </w:r>
      <w:r>
        <w:rPr>
          <w:rFonts w:ascii="Comic Sans MS" w:hAnsi="Comic Sans MS" w:cs="Comic Sans MS"/>
          <w:b/>
          <w:bCs/>
          <w:sz w:val="24"/>
          <w:szCs w:val="24"/>
        </w:rPr>
        <w:t>D)</w:t>
      </w:r>
      <w:r w:rsidRPr="0078167C">
        <w:rPr>
          <w:rFonts w:ascii="Comic Sans MS" w:hAnsi="Comic Sans MS" w:cs="Comic Sans MS"/>
          <w:sz w:val="24"/>
          <w:szCs w:val="24"/>
        </w:rPr>
        <w:t>Okul</w:t>
      </w:r>
      <w:r>
        <w:rPr>
          <w:rFonts w:ascii="Comic Sans MS" w:hAnsi="Comic Sans MS" w:cs="Comic Sans MS"/>
          <w:sz w:val="24"/>
          <w:szCs w:val="24"/>
        </w:rPr>
        <w:t xml:space="preserve"> geçidi       </w:t>
      </w:r>
      <w:r w:rsidRPr="0078167C">
        <w:rPr>
          <w:rFonts w:ascii="Comic Sans MS" w:hAnsi="Comic Sans MS" w:cs="Comic Sans MS"/>
          <w:sz w:val="24"/>
          <w:szCs w:val="24"/>
        </w:rPr>
        <w:t>çidi</w:t>
      </w:r>
      <w:r w:rsidRPr="001A6A72">
        <w:rPr>
          <w:rFonts w:ascii="Comic Sans MS" w:hAnsi="Comic Sans MS" w:cs="Comic Sans MS"/>
          <w:sz w:val="24"/>
          <w:szCs w:val="24"/>
          <w:lang w:eastAsia="tr-TR"/>
        </w:rPr>
        <w:br/>
      </w:r>
    </w:p>
    <w:p w:rsidR="003C19DF" w:rsidRPr="001A6A72" w:rsidRDefault="003C19DF" w:rsidP="001A6A72">
      <w:pPr>
        <w:autoSpaceDE w:val="0"/>
        <w:autoSpaceDN w:val="0"/>
        <w:adjustRightInd w:val="0"/>
        <w:spacing w:line="276" w:lineRule="auto"/>
        <w:ind w:right="-806"/>
        <w:jc w:val="both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20.6pt;margin-top:25.6pt;width:221.1pt;height:99pt;z-index:251657216;visibility:visible" stroked="f">
            <v:textbox>
              <w:txbxContent>
                <w:tbl>
                  <w:tblPr>
                    <w:tblW w:w="3936" w:type="dxa"/>
                    <w:tblInd w:w="-10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A0"/>
                  </w:tblPr>
                  <w:tblGrid>
                    <w:gridCol w:w="1075"/>
                    <w:gridCol w:w="2861"/>
                  </w:tblGrid>
                  <w:tr w:rsidR="003C19DF" w:rsidRPr="00DC2AD4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3C19DF" w:rsidRPr="00DC2AD4" w:rsidRDefault="003C19DF" w:rsidP="00DC2AD4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 w:cs="Comic Sans MS"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DC2AD4">
                          <w:rPr>
                            <w:rFonts w:ascii="Comic Sans MS" w:hAnsi="Comic Sans MS" w:cs="Comic Sans MS"/>
                            <w:i/>
                            <w:iCs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3C19DF" w:rsidRPr="00DC2AD4" w:rsidRDefault="003C19DF" w:rsidP="00DC2AD4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 w:cs="Comic Sans MS"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DC2AD4">
                          <w:rPr>
                            <w:rFonts w:ascii="Comic Sans MS" w:hAnsi="Comic Sans MS" w:cs="Comic Sans MS"/>
                            <w:i/>
                            <w:iCs/>
                            <w:sz w:val="20"/>
                            <w:szCs w:val="20"/>
                          </w:rPr>
                          <w:t>KAPTAN</w:t>
                        </w:r>
                      </w:p>
                    </w:tc>
                  </w:tr>
                  <w:tr w:rsidR="003C19DF" w:rsidRPr="00DC2AD4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3C19DF" w:rsidRPr="00DC2AD4" w:rsidRDefault="003C19DF" w:rsidP="00DC2AD4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 w:cs="Comic Sans MS"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DC2AD4">
                          <w:rPr>
                            <w:rFonts w:ascii="Comic Sans MS" w:hAnsi="Comic Sans MS" w:cs="Comic Sans MS"/>
                            <w:i/>
                            <w:iCs/>
                            <w:sz w:val="24"/>
                            <w:szCs w:val="24"/>
                          </w:rPr>
                          <w:t xml:space="preserve">…                  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3C19DF" w:rsidRPr="00DC2AD4" w:rsidRDefault="003C19DF" w:rsidP="00DC2AD4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 w:cs="Comic Sans MS"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DC2AD4">
                          <w:rPr>
                            <w:rFonts w:ascii="Comic Sans MS" w:hAnsi="Comic Sans MS" w:cs="Comic Sans MS"/>
                            <w:i/>
                            <w:iCs/>
                            <w:sz w:val="20"/>
                            <w:szCs w:val="20"/>
                          </w:rPr>
                          <w:t>ŞOFÖR</w:t>
                        </w:r>
                      </w:p>
                    </w:tc>
                  </w:tr>
                  <w:tr w:rsidR="003C19DF" w:rsidRPr="00DC2AD4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3C19DF" w:rsidRPr="00DC2AD4" w:rsidRDefault="003C19DF" w:rsidP="00DC2AD4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 w:cs="Comic Sans MS"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DC2AD4">
                          <w:rPr>
                            <w:rFonts w:ascii="Comic Sans MS" w:hAnsi="Comic Sans MS" w:cs="Comic Sans MS"/>
                            <w:i/>
                            <w:iCs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3C19DF" w:rsidRPr="00DC2AD4" w:rsidRDefault="003C19DF" w:rsidP="00DC2AD4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 w:cs="Comic Sans MS"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DC2AD4">
                          <w:rPr>
                            <w:rFonts w:ascii="Comic Sans MS" w:hAnsi="Comic Sans MS" w:cs="Comic Sans MS"/>
                            <w:i/>
                            <w:iCs/>
                            <w:sz w:val="20"/>
                            <w:szCs w:val="20"/>
                          </w:rPr>
                          <w:t>VATMAN</w:t>
                        </w:r>
                      </w:p>
                    </w:tc>
                  </w:tr>
                  <w:tr w:rsidR="003C19DF" w:rsidRPr="00DC2AD4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3C19DF" w:rsidRPr="00DC2AD4" w:rsidRDefault="003C19DF" w:rsidP="00DC2AD4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 w:cs="Comic Sans MS"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DC2AD4">
                          <w:rPr>
                            <w:rFonts w:ascii="Comic Sans MS" w:hAnsi="Comic Sans MS" w:cs="Comic Sans MS"/>
                            <w:i/>
                            <w:iCs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3C19DF" w:rsidRPr="00DC2AD4" w:rsidRDefault="003C19DF" w:rsidP="00DC2AD4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 w:cs="Comic Sans MS"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DC2AD4">
                          <w:rPr>
                            <w:rFonts w:ascii="Comic Sans MS" w:hAnsi="Comic Sans MS" w:cs="Comic Sans MS"/>
                            <w:i/>
                            <w:iCs/>
                            <w:sz w:val="20"/>
                            <w:szCs w:val="20"/>
                          </w:rPr>
                          <w:t>PİLOT</w:t>
                        </w:r>
                      </w:p>
                    </w:tc>
                  </w:tr>
                  <w:tr w:rsidR="003C19DF" w:rsidRPr="00DC2AD4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3C19DF" w:rsidRPr="00DC2AD4" w:rsidRDefault="003C19DF" w:rsidP="00DC2AD4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 w:cs="Comic Sans MS"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DC2AD4">
                          <w:rPr>
                            <w:rFonts w:ascii="Comic Sans MS" w:hAnsi="Comic Sans MS" w:cs="Comic Sans MS"/>
                            <w:i/>
                            <w:iCs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3C19DF" w:rsidRPr="00DC2AD4" w:rsidRDefault="003C19DF" w:rsidP="00DC2AD4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 w:cs="Comic Sans MS"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DC2AD4">
                          <w:rPr>
                            <w:rFonts w:ascii="Comic Sans MS" w:hAnsi="Comic Sans MS" w:cs="Comic Sans MS"/>
                            <w:i/>
                            <w:iCs/>
                            <w:sz w:val="20"/>
                            <w:szCs w:val="20"/>
                          </w:rPr>
                          <w:t>MAKİNİST</w:t>
                        </w:r>
                      </w:p>
                    </w:tc>
                  </w:tr>
                </w:tbl>
                <w:p w:rsidR="003C19DF" w:rsidRDefault="003C19DF" w:rsidP="00DF4C0D"/>
              </w:txbxContent>
            </v:textbox>
          </v:shape>
        </w:pict>
      </w:r>
      <w:r w:rsidRPr="001A6A72">
        <w:rPr>
          <w:rFonts w:ascii="Comic Sans MS" w:hAnsi="Comic Sans MS" w:cs="Comic Sans MS"/>
          <w:b/>
          <w:bCs/>
          <w:sz w:val="24"/>
          <w:szCs w:val="24"/>
        </w:rPr>
        <w:t>Aşağıda verilen ulaşım araçları ve onları kullanan kişileri eşleştiriniz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</w:t>
      </w:r>
      <w:r>
        <w:rPr>
          <w:rFonts w:ascii="Comic Sans MS" w:hAnsi="Comic Sans MS" w:cs="Comic Sans MS"/>
          <w:sz w:val="24"/>
          <w:szCs w:val="24"/>
          <w:lang w:eastAsia="tr-TR"/>
        </w:rPr>
        <w:t>(</w:t>
      </w:r>
      <w:r w:rsidRPr="001A6A72">
        <w:rPr>
          <w:rFonts w:ascii="Comic Sans MS" w:hAnsi="Comic Sans MS" w:cs="Comic Sans MS"/>
          <w:b/>
          <w:bCs/>
          <w:sz w:val="24"/>
          <w:szCs w:val="24"/>
          <w:lang w:eastAsia="tr-TR"/>
        </w:rPr>
        <w:t>10 puan)</w:t>
      </w:r>
    </w:p>
    <w:tbl>
      <w:tblPr>
        <w:tblpPr w:leftFromText="141" w:rightFromText="141" w:vertAnchor="text" w:tblpY="1"/>
        <w:tblOverlap w:val="never"/>
        <w:tblW w:w="4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0"/>
        <w:gridCol w:w="3189"/>
      </w:tblGrid>
      <w:tr w:rsidR="003C19DF" w:rsidRPr="00DC2AD4">
        <w:trPr>
          <w:trHeight w:val="340"/>
        </w:trPr>
        <w:tc>
          <w:tcPr>
            <w:tcW w:w="970" w:type="dxa"/>
          </w:tcPr>
          <w:p w:rsidR="003C19DF" w:rsidRPr="00DC2AD4" w:rsidRDefault="003C19DF" w:rsidP="00DC2AD4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bookmarkStart w:id="4" w:name="_GoBack"/>
            <w:r w:rsidRPr="00DC2AD4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3189" w:type="dxa"/>
          </w:tcPr>
          <w:p w:rsidR="003C19DF" w:rsidRPr="00DC2AD4" w:rsidRDefault="003C19DF" w:rsidP="00DC2AD4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2060"/>
                <w:sz w:val="24"/>
                <w:szCs w:val="24"/>
              </w:rPr>
            </w:pPr>
            <w:r w:rsidRPr="00DC2AD4">
              <w:rPr>
                <w:rFonts w:ascii="Comic Sans MS" w:hAnsi="Comic Sans MS" w:cs="Comic Sans MS"/>
                <w:color w:val="002060"/>
                <w:sz w:val="24"/>
                <w:szCs w:val="24"/>
              </w:rPr>
              <w:t>BELEDİYE OTOBÜSÜ</w:t>
            </w:r>
          </w:p>
        </w:tc>
      </w:tr>
      <w:tr w:rsidR="003C19DF" w:rsidRPr="00DC2AD4">
        <w:trPr>
          <w:trHeight w:val="340"/>
        </w:trPr>
        <w:tc>
          <w:tcPr>
            <w:tcW w:w="970" w:type="dxa"/>
          </w:tcPr>
          <w:p w:rsidR="003C19DF" w:rsidRPr="00DC2AD4" w:rsidRDefault="003C19DF" w:rsidP="00DC2AD4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DC2AD4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3189" w:type="dxa"/>
          </w:tcPr>
          <w:p w:rsidR="003C19DF" w:rsidRPr="00DC2AD4" w:rsidRDefault="003C19DF" w:rsidP="00DC2AD4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2060"/>
                <w:sz w:val="24"/>
                <w:szCs w:val="24"/>
              </w:rPr>
            </w:pPr>
            <w:r w:rsidRPr="00DC2AD4">
              <w:rPr>
                <w:rFonts w:ascii="Comic Sans MS" w:hAnsi="Comic Sans MS" w:cs="Comic Sans MS"/>
                <w:color w:val="002060"/>
                <w:sz w:val="24"/>
                <w:szCs w:val="24"/>
              </w:rPr>
              <w:t>HIZLI TREN</w:t>
            </w:r>
          </w:p>
        </w:tc>
      </w:tr>
      <w:tr w:rsidR="003C19DF" w:rsidRPr="00DC2AD4">
        <w:trPr>
          <w:trHeight w:val="340"/>
        </w:trPr>
        <w:tc>
          <w:tcPr>
            <w:tcW w:w="970" w:type="dxa"/>
          </w:tcPr>
          <w:p w:rsidR="003C19DF" w:rsidRPr="00DC2AD4" w:rsidRDefault="003C19DF" w:rsidP="00DC2AD4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DC2AD4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3189" w:type="dxa"/>
          </w:tcPr>
          <w:p w:rsidR="003C19DF" w:rsidRPr="00DC2AD4" w:rsidRDefault="003C19DF" w:rsidP="00DC2AD4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2060"/>
                <w:sz w:val="24"/>
                <w:szCs w:val="24"/>
              </w:rPr>
            </w:pPr>
            <w:r w:rsidRPr="00DC2AD4">
              <w:rPr>
                <w:rFonts w:ascii="Comic Sans MS" w:hAnsi="Comic Sans MS" w:cs="Comic Sans MS"/>
                <w:color w:val="002060"/>
                <w:sz w:val="24"/>
                <w:szCs w:val="24"/>
              </w:rPr>
              <w:t>UÇAK</w:t>
            </w:r>
          </w:p>
        </w:tc>
      </w:tr>
      <w:tr w:rsidR="003C19DF" w:rsidRPr="00DC2AD4">
        <w:trPr>
          <w:trHeight w:val="340"/>
        </w:trPr>
        <w:tc>
          <w:tcPr>
            <w:tcW w:w="970" w:type="dxa"/>
          </w:tcPr>
          <w:p w:rsidR="003C19DF" w:rsidRPr="00DC2AD4" w:rsidRDefault="003C19DF" w:rsidP="00DC2AD4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DC2AD4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3189" w:type="dxa"/>
          </w:tcPr>
          <w:p w:rsidR="003C19DF" w:rsidRPr="00DC2AD4" w:rsidRDefault="003C19DF" w:rsidP="00DC2AD4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2060"/>
                <w:sz w:val="24"/>
                <w:szCs w:val="24"/>
              </w:rPr>
            </w:pPr>
            <w:r w:rsidRPr="00DC2AD4">
              <w:rPr>
                <w:rFonts w:ascii="Comic Sans MS" w:hAnsi="Comic Sans MS" w:cs="Comic Sans MS"/>
                <w:color w:val="002060"/>
                <w:sz w:val="24"/>
                <w:szCs w:val="24"/>
              </w:rPr>
              <w:t>FERİBOT</w:t>
            </w:r>
          </w:p>
        </w:tc>
      </w:tr>
      <w:tr w:rsidR="003C19DF" w:rsidRPr="00DC2AD4">
        <w:trPr>
          <w:trHeight w:val="340"/>
        </w:trPr>
        <w:tc>
          <w:tcPr>
            <w:tcW w:w="970" w:type="dxa"/>
          </w:tcPr>
          <w:p w:rsidR="003C19DF" w:rsidRPr="00DC2AD4" w:rsidRDefault="003C19DF" w:rsidP="00DC2AD4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DC2AD4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3189" w:type="dxa"/>
          </w:tcPr>
          <w:p w:rsidR="003C19DF" w:rsidRPr="00DC2AD4" w:rsidRDefault="003C19DF" w:rsidP="00DC2AD4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2060"/>
                <w:sz w:val="24"/>
                <w:szCs w:val="24"/>
              </w:rPr>
            </w:pPr>
            <w:r w:rsidRPr="00DC2AD4">
              <w:rPr>
                <w:rFonts w:ascii="Comic Sans MS" w:hAnsi="Comic Sans MS" w:cs="Comic Sans MS"/>
                <w:color w:val="002060"/>
                <w:sz w:val="24"/>
                <w:szCs w:val="24"/>
              </w:rPr>
              <w:t>TRAMVAY</w:t>
            </w:r>
          </w:p>
        </w:tc>
      </w:tr>
    </w:tbl>
    <w:bookmarkEnd w:id="4"/>
    <w:p w:rsidR="003C19DF" w:rsidRDefault="003C19DF" w:rsidP="00396ADC">
      <w:pPr>
        <w:pStyle w:val="NoSpacing"/>
        <w:tabs>
          <w:tab w:val="left" w:pos="1532"/>
        </w:tabs>
        <w:rPr>
          <w:rFonts w:ascii="Comic Sans MS" w:hAnsi="Comic Sans MS" w:cs="Comic Sans MS"/>
          <w:color w:val="000000"/>
          <w:sz w:val="24"/>
          <w:szCs w:val="24"/>
        </w:rPr>
      </w:pPr>
      <w:r w:rsidRPr="001A6A72">
        <w:rPr>
          <w:rFonts w:ascii="Comic Sans MS" w:hAnsi="Comic Sans MS" w:cs="Comic Sans MS"/>
          <w:color w:val="000000"/>
          <w:sz w:val="24"/>
          <w:szCs w:val="24"/>
        </w:rPr>
        <w:tab/>
      </w:r>
    </w:p>
    <w:p w:rsidR="003C19DF" w:rsidRDefault="003C19DF" w:rsidP="00396ADC">
      <w:pPr>
        <w:pStyle w:val="NoSpacing"/>
        <w:tabs>
          <w:tab w:val="left" w:pos="1532"/>
        </w:tabs>
        <w:rPr>
          <w:rFonts w:ascii="Comic Sans MS" w:hAnsi="Comic Sans MS" w:cs="Comic Sans MS"/>
          <w:color w:val="000000"/>
          <w:sz w:val="24"/>
          <w:szCs w:val="24"/>
        </w:rPr>
      </w:pPr>
    </w:p>
    <w:p w:rsidR="003C19DF" w:rsidRDefault="003C19DF" w:rsidP="00396ADC">
      <w:pPr>
        <w:pStyle w:val="NoSpacing"/>
        <w:tabs>
          <w:tab w:val="left" w:pos="1532"/>
        </w:tabs>
        <w:rPr>
          <w:rFonts w:ascii="Comic Sans MS" w:hAnsi="Comic Sans MS" w:cs="Comic Sans MS"/>
          <w:color w:val="000000"/>
          <w:sz w:val="24"/>
          <w:szCs w:val="24"/>
        </w:rPr>
      </w:pPr>
    </w:p>
    <w:p w:rsidR="003C19DF" w:rsidRDefault="003C19DF" w:rsidP="00396ADC">
      <w:pPr>
        <w:pStyle w:val="NoSpacing"/>
        <w:tabs>
          <w:tab w:val="left" w:pos="1532"/>
        </w:tabs>
        <w:rPr>
          <w:rFonts w:ascii="Comic Sans MS" w:hAnsi="Comic Sans MS" w:cs="Comic Sans MS"/>
          <w:color w:val="000000"/>
          <w:sz w:val="24"/>
          <w:szCs w:val="24"/>
        </w:rPr>
      </w:pPr>
    </w:p>
    <w:p w:rsidR="003C19DF" w:rsidRDefault="003C19DF" w:rsidP="00396ADC">
      <w:pPr>
        <w:pStyle w:val="NoSpacing"/>
        <w:tabs>
          <w:tab w:val="left" w:pos="1532"/>
        </w:tabs>
        <w:rPr>
          <w:rFonts w:ascii="Comic Sans MS" w:hAnsi="Comic Sans MS" w:cs="Comic Sans MS"/>
          <w:color w:val="000000"/>
          <w:sz w:val="24"/>
          <w:szCs w:val="24"/>
        </w:rPr>
      </w:pPr>
    </w:p>
    <w:p w:rsidR="003C19DF" w:rsidRDefault="003C19DF" w:rsidP="00396ADC">
      <w:pPr>
        <w:pStyle w:val="NoSpacing"/>
        <w:tabs>
          <w:tab w:val="left" w:pos="1532"/>
        </w:tabs>
        <w:rPr>
          <w:rFonts w:ascii="Comic Sans MS" w:hAnsi="Comic Sans MS" w:cs="Comic Sans MS"/>
          <w:color w:val="000000"/>
          <w:sz w:val="24"/>
          <w:szCs w:val="24"/>
        </w:rPr>
      </w:pPr>
    </w:p>
    <w:p w:rsidR="003C19DF" w:rsidRDefault="003C19DF" w:rsidP="00396ADC">
      <w:pPr>
        <w:pStyle w:val="NoSpacing"/>
        <w:tabs>
          <w:tab w:val="left" w:pos="1532"/>
        </w:tabs>
        <w:jc w:val="center"/>
        <w:rPr>
          <w:rFonts w:ascii="Comic Sans MS" w:hAnsi="Comic Sans MS" w:cs="Comic Sans MS"/>
          <w:color w:val="000000"/>
          <w:sz w:val="24"/>
          <w:szCs w:val="24"/>
        </w:rPr>
      </w:pPr>
      <w:r w:rsidRPr="007468A6">
        <w:rPr>
          <w:rFonts w:ascii="Comic Sans MS" w:hAnsi="Comic Sans MS" w:cs="Comic Sans MS"/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5.25pt;height:47.25pt">
            <v:imagedata r:id="rId7" o:title=""/>
          </v:shape>
        </w:pict>
      </w:r>
    </w:p>
    <w:sectPr w:rsidR="003C19DF" w:rsidSect="00C61887">
      <w:type w:val="continuous"/>
      <w:pgSz w:w="11906" w:h="16838"/>
      <w:pgMar w:top="454" w:right="397" w:bottom="454" w:left="454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9DF" w:rsidRDefault="003C19DF" w:rsidP="00B87099">
      <w:pPr>
        <w:spacing w:after="0" w:line="240" w:lineRule="auto"/>
      </w:pPr>
      <w:r>
        <w:separator/>
      </w:r>
    </w:p>
  </w:endnote>
  <w:endnote w:type="continuationSeparator" w:id="0">
    <w:p w:rsidR="003C19DF" w:rsidRDefault="003C19DF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9DF" w:rsidRDefault="003C19DF" w:rsidP="00B87099">
      <w:pPr>
        <w:spacing w:after="0" w:line="240" w:lineRule="auto"/>
      </w:pPr>
      <w:r>
        <w:separator/>
      </w:r>
    </w:p>
  </w:footnote>
  <w:footnote w:type="continuationSeparator" w:id="0">
    <w:p w:rsidR="003C19DF" w:rsidRDefault="003C19DF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E12B7"/>
    <w:multiLevelType w:val="hybridMultilevel"/>
    <w:tmpl w:val="3048CB66"/>
    <w:lvl w:ilvl="0" w:tplc="CD2C8E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50161B"/>
    <w:multiLevelType w:val="hybridMultilevel"/>
    <w:tmpl w:val="98BA9F6C"/>
    <w:lvl w:ilvl="0" w:tplc="8500D0FE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942" w:hanging="360"/>
      </w:pPr>
    </w:lvl>
    <w:lvl w:ilvl="2" w:tplc="041F001B">
      <w:start w:val="1"/>
      <w:numFmt w:val="lowerRoman"/>
      <w:lvlText w:val="%3."/>
      <w:lvlJc w:val="right"/>
      <w:pPr>
        <w:ind w:left="2662" w:hanging="180"/>
      </w:pPr>
    </w:lvl>
    <w:lvl w:ilvl="3" w:tplc="041F000F">
      <w:start w:val="1"/>
      <w:numFmt w:val="decimal"/>
      <w:lvlText w:val="%4."/>
      <w:lvlJc w:val="left"/>
      <w:pPr>
        <w:ind w:left="3382" w:hanging="360"/>
      </w:pPr>
    </w:lvl>
    <w:lvl w:ilvl="4" w:tplc="041F0019">
      <w:start w:val="1"/>
      <w:numFmt w:val="lowerLetter"/>
      <w:lvlText w:val="%5."/>
      <w:lvlJc w:val="left"/>
      <w:pPr>
        <w:ind w:left="4102" w:hanging="360"/>
      </w:pPr>
    </w:lvl>
    <w:lvl w:ilvl="5" w:tplc="041F001B">
      <w:start w:val="1"/>
      <w:numFmt w:val="lowerRoman"/>
      <w:lvlText w:val="%6."/>
      <w:lvlJc w:val="right"/>
      <w:pPr>
        <w:ind w:left="4822" w:hanging="180"/>
      </w:pPr>
    </w:lvl>
    <w:lvl w:ilvl="6" w:tplc="041F000F">
      <w:start w:val="1"/>
      <w:numFmt w:val="decimal"/>
      <w:lvlText w:val="%7."/>
      <w:lvlJc w:val="left"/>
      <w:pPr>
        <w:ind w:left="5542" w:hanging="360"/>
      </w:pPr>
    </w:lvl>
    <w:lvl w:ilvl="7" w:tplc="041F0019">
      <w:start w:val="1"/>
      <w:numFmt w:val="lowerLetter"/>
      <w:lvlText w:val="%8."/>
      <w:lvlJc w:val="left"/>
      <w:pPr>
        <w:ind w:left="6262" w:hanging="360"/>
      </w:pPr>
    </w:lvl>
    <w:lvl w:ilvl="8" w:tplc="041F001B">
      <w:start w:val="1"/>
      <w:numFmt w:val="lowerRoman"/>
      <w:lvlText w:val="%9."/>
      <w:lvlJc w:val="right"/>
      <w:pPr>
        <w:ind w:left="6982" w:hanging="180"/>
      </w:pPr>
    </w:lvl>
  </w:abstractNum>
  <w:abstractNum w:abstractNumId="21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28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5"/>
  </w:num>
  <w:num w:numId="3">
    <w:abstractNumId w:val="1"/>
  </w:num>
  <w:num w:numId="4">
    <w:abstractNumId w:val="17"/>
  </w:num>
  <w:num w:numId="5">
    <w:abstractNumId w:val="10"/>
  </w:num>
  <w:num w:numId="6">
    <w:abstractNumId w:val="29"/>
  </w:num>
  <w:num w:numId="7">
    <w:abstractNumId w:val="6"/>
  </w:num>
  <w:num w:numId="8">
    <w:abstractNumId w:val="11"/>
  </w:num>
  <w:num w:numId="9">
    <w:abstractNumId w:val="28"/>
  </w:num>
  <w:num w:numId="10">
    <w:abstractNumId w:val="27"/>
  </w:num>
  <w:num w:numId="11">
    <w:abstractNumId w:val="20"/>
  </w:num>
  <w:num w:numId="12">
    <w:abstractNumId w:val="9"/>
  </w:num>
  <w:num w:numId="13">
    <w:abstractNumId w:val="15"/>
  </w:num>
  <w:num w:numId="14">
    <w:abstractNumId w:val="5"/>
  </w:num>
  <w:num w:numId="15">
    <w:abstractNumId w:val="14"/>
  </w:num>
  <w:num w:numId="16">
    <w:abstractNumId w:val="23"/>
  </w:num>
  <w:num w:numId="17">
    <w:abstractNumId w:val="4"/>
  </w:num>
  <w:num w:numId="18">
    <w:abstractNumId w:val="16"/>
  </w:num>
  <w:num w:numId="19">
    <w:abstractNumId w:val="21"/>
  </w:num>
  <w:num w:numId="20">
    <w:abstractNumId w:val="2"/>
  </w:num>
  <w:num w:numId="21">
    <w:abstractNumId w:val="26"/>
  </w:num>
  <w:num w:numId="22">
    <w:abstractNumId w:val="24"/>
  </w:num>
  <w:num w:numId="23">
    <w:abstractNumId w:val="18"/>
  </w:num>
  <w:num w:numId="24">
    <w:abstractNumId w:val="3"/>
  </w:num>
  <w:num w:numId="25">
    <w:abstractNumId w:val="8"/>
  </w:num>
  <w:num w:numId="26">
    <w:abstractNumId w:val="19"/>
  </w:num>
  <w:num w:numId="27">
    <w:abstractNumId w:val="7"/>
  </w:num>
  <w:num w:numId="28">
    <w:abstractNumId w:val="22"/>
  </w:num>
  <w:num w:numId="29">
    <w:abstractNumId w:val="0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018"/>
    <w:rsid w:val="00007936"/>
    <w:rsid w:val="00010BE9"/>
    <w:rsid w:val="00016AED"/>
    <w:rsid w:val="00017985"/>
    <w:rsid w:val="0002082F"/>
    <w:rsid w:val="00024780"/>
    <w:rsid w:val="000420D0"/>
    <w:rsid w:val="00057B5F"/>
    <w:rsid w:val="00073849"/>
    <w:rsid w:val="00076349"/>
    <w:rsid w:val="00082F4E"/>
    <w:rsid w:val="00091E04"/>
    <w:rsid w:val="000C17F2"/>
    <w:rsid w:val="000E3D1A"/>
    <w:rsid w:val="000F5F1D"/>
    <w:rsid w:val="001077CC"/>
    <w:rsid w:val="00110596"/>
    <w:rsid w:val="001335B7"/>
    <w:rsid w:val="0015451E"/>
    <w:rsid w:val="00192FBE"/>
    <w:rsid w:val="001A6A72"/>
    <w:rsid w:val="001B24D4"/>
    <w:rsid w:val="001C1EF6"/>
    <w:rsid w:val="001D4C5D"/>
    <w:rsid w:val="001E3743"/>
    <w:rsid w:val="001F25B1"/>
    <w:rsid w:val="0020762B"/>
    <w:rsid w:val="002230E9"/>
    <w:rsid w:val="00263CE7"/>
    <w:rsid w:val="002646A5"/>
    <w:rsid w:val="00282396"/>
    <w:rsid w:val="00294A27"/>
    <w:rsid w:val="00296563"/>
    <w:rsid w:val="00296A9E"/>
    <w:rsid w:val="002A1279"/>
    <w:rsid w:val="002E297A"/>
    <w:rsid w:val="002E45B9"/>
    <w:rsid w:val="002F2B01"/>
    <w:rsid w:val="00304D7B"/>
    <w:rsid w:val="003243BE"/>
    <w:rsid w:val="003427AC"/>
    <w:rsid w:val="0034715C"/>
    <w:rsid w:val="00367731"/>
    <w:rsid w:val="00370C44"/>
    <w:rsid w:val="003864E8"/>
    <w:rsid w:val="00396ADC"/>
    <w:rsid w:val="003A1791"/>
    <w:rsid w:val="003C19DF"/>
    <w:rsid w:val="003D3D41"/>
    <w:rsid w:val="003F5AFC"/>
    <w:rsid w:val="00413CD6"/>
    <w:rsid w:val="004227FE"/>
    <w:rsid w:val="00440CA5"/>
    <w:rsid w:val="0044281D"/>
    <w:rsid w:val="00444320"/>
    <w:rsid w:val="004660BE"/>
    <w:rsid w:val="00467ADB"/>
    <w:rsid w:val="00467E93"/>
    <w:rsid w:val="004774B3"/>
    <w:rsid w:val="00491AA3"/>
    <w:rsid w:val="00496FC1"/>
    <w:rsid w:val="004A6DE6"/>
    <w:rsid w:val="004E4DC0"/>
    <w:rsid w:val="004E6370"/>
    <w:rsid w:val="004F52DB"/>
    <w:rsid w:val="00501233"/>
    <w:rsid w:val="00533D44"/>
    <w:rsid w:val="00556E84"/>
    <w:rsid w:val="0056261B"/>
    <w:rsid w:val="00582D5C"/>
    <w:rsid w:val="00597B15"/>
    <w:rsid w:val="005D2CA0"/>
    <w:rsid w:val="005D3531"/>
    <w:rsid w:val="005E5AAD"/>
    <w:rsid w:val="00633737"/>
    <w:rsid w:val="00640400"/>
    <w:rsid w:val="00674D3B"/>
    <w:rsid w:val="006854EF"/>
    <w:rsid w:val="00693268"/>
    <w:rsid w:val="00696BEA"/>
    <w:rsid w:val="006A19B8"/>
    <w:rsid w:val="006C5405"/>
    <w:rsid w:val="006D45D6"/>
    <w:rsid w:val="006F7CC4"/>
    <w:rsid w:val="0073432C"/>
    <w:rsid w:val="007350EB"/>
    <w:rsid w:val="007468A6"/>
    <w:rsid w:val="00761E2C"/>
    <w:rsid w:val="00772BEC"/>
    <w:rsid w:val="0078167C"/>
    <w:rsid w:val="00782517"/>
    <w:rsid w:val="00784C97"/>
    <w:rsid w:val="007D24AA"/>
    <w:rsid w:val="007E1061"/>
    <w:rsid w:val="007E27D4"/>
    <w:rsid w:val="007F378F"/>
    <w:rsid w:val="00825E65"/>
    <w:rsid w:val="00831F3D"/>
    <w:rsid w:val="00832093"/>
    <w:rsid w:val="00846323"/>
    <w:rsid w:val="00852E8E"/>
    <w:rsid w:val="00880F40"/>
    <w:rsid w:val="008D2034"/>
    <w:rsid w:val="009111CE"/>
    <w:rsid w:val="009403EE"/>
    <w:rsid w:val="0094061E"/>
    <w:rsid w:val="009449D9"/>
    <w:rsid w:val="009762A8"/>
    <w:rsid w:val="009A2CB0"/>
    <w:rsid w:val="009D0E81"/>
    <w:rsid w:val="009E3328"/>
    <w:rsid w:val="009F7DF5"/>
    <w:rsid w:val="00A13D8F"/>
    <w:rsid w:val="00A17253"/>
    <w:rsid w:val="00A402DF"/>
    <w:rsid w:val="00A5350D"/>
    <w:rsid w:val="00A56637"/>
    <w:rsid w:val="00A90991"/>
    <w:rsid w:val="00AB6985"/>
    <w:rsid w:val="00AC56F2"/>
    <w:rsid w:val="00B00CEE"/>
    <w:rsid w:val="00B164AE"/>
    <w:rsid w:val="00B427F4"/>
    <w:rsid w:val="00B46E7E"/>
    <w:rsid w:val="00B50058"/>
    <w:rsid w:val="00B60AA7"/>
    <w:rsid w:val="00B80055"/>
    <w:rsid w:val="00B82137"/>
    <w:rsid w:val="00B87099"/>
    <w:rsid w:val="00BA449D"/>
    <w:rsid w:val="00BC3423"/>
    <w:rsid w:val="00C61887"/>
    <w:rsid w:val="00CA0128"/>
    <w:rsid w:val="00CA7643"/>
    <w:rsid w:val="00CB4A64"/>
    <w:rsid w:val="00CC0F21"/>
    <w:rsid w:val="00CE02FF"/>
    <w:rsid w:val="00CE159E"/>
    <w:rsid w:val="00D34018"/>
    <w:rsid w:val="00D41347"/>
    <w:rsid w:val="00D4707F"/>
    <w:rsid w:val="00D570E0"/>
    <w:rsid w:val="00D5790E"/>
    <w:rsid w:val="00D6441A"/>
    <w:rsid w:val="00D64DDE"/>
    <w:rsid w:val="00D76B4B"/>
    <w:rsid w:val="00D82A83"/>
    <w:rsid w:val="00DC2AD4"/>
    <w:rsid w:val="00DF4C0D"/>
    <w:rsid w:val="00E06E38"/>
    <w:rsid w:val="00E12094"/>
    <w:rsid w:val="00E350F3"/>
    <w:rsid w:val="00E365A6"/>
    <w:rsid w:val="00E544E1"/>
    <w:rsid w:val="00E61D40"/>
    <w:rsid w:val="00E62CAB"/>
    <w:rsid w:val="00E745DB"/>
    <w:rsid w:val="00E80F3B"/>
    <w:rsid w:val="00EA35FB"/>
    <w:rsid w:val="00EA6B73"/>
    <w:rsid w:val="00EB47A0"/>
    <w:rsid w:val="00ED0989"/>
    <w:rsid w:val="00ED5466"/>
    <w:rsid w:val="00EE6FCF"/>
    <w:rsid w:val="00EF12B5"/>
    <w:rsid w:val="00EF35C9"/>
    <w:rsid w:val="00EF3EC0"/>
    <w:rsid w:val="00F129EC"/>
    <w:rsid w:val="00F2739C"/>
    <w:rsid w:val="00F30ED4"/>
    <w:rsid w:val="00F37137"/>
    <w:rsid w:val="00F42A5C"/>
    <w:rsid w:val="00F51787"/>
    <w:rsid w:val="00F70144"/>
    <w:rsid w:val="00FA0051"/>
    <w:rsid w:val="00FA137F"/>
    <w:rsid w:val="00FA3177"/>
    <w:rsid w:val="00FE0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E38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A35FB"/>
    <w:pPr>
      <w:ind w:left="720"/>
    </w:pPr>
  </w:style>
  <w:style w:type="paragraph" w:styleId="NoSpacing">
    <w:name w:val="No Spacing"/>
    <w:link w:val="NoSpacingChar"/>
    <w:uiPriority w:val="99"/>
    <w:qFormat/>
    <w:rsid w:val="00F2739C"/>
    <w:rPr>
      <w:rFonts w:cs="Calibri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F2739C"/>
    <w:rPr>
      <w:sz w:val="22"/>
      <w:szCs w:val="22"/>
      <w:lang w:val="tr-TR" w:eastAsia="en-US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eastAsia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016AED"/>
    <w:rPr>
      <w:color w:val="0000FF"/>
      <w:u w:val="single"/>
    </w:rPr>
  </w:style>
  <w:style w:type="table" w:styleId="TableGrid">
    <w:name w:val="Table Grid"/>
    <w:basedOn w:val="TableNormal"/>
    <w:uiPriority w:val="99"/>
    <w:rsid w:val="0011059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5">
    <w:name w:val="Light List Accent 5"/>
    <w:basedOn w:val="TableNormal"/>
    <w:uiPriority w:val="99"/>
    <w:rsid w:val="00110596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MediumShading1-Accent4">
    <w:name w:val="Medium Shading 1 Accent 4"/>
    <w:basedOn w:val="TableNormal"/>
    <w:uiPriority w:val="99"/>
    <w:rsid w:val="00110596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005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87099"/>
  </w:style>
  <w:style w:type="paragraph" w:styleId="Footer">
    <w:name w:val="footer"/>
    <w:basedOn w:val="Normal"/>
    <w:link w:val="FooterChar"/>
    <w:uiPriority w:val="99"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870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03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3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294</TotalTime>
  <Pages>2</Pages>
  <Words>567</Words>
  <Characters>3237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coşkun mutluay</dc:creator>
  <cp:keywords/>
  <dc:description/>
  <cp:lastModifiedBy>user</cp:lastModifiedBy>
  <cp:revision>31</cp:revision>
  <cp:lastPrinted>2018-12-26T19:33:00Z</cp:lastPrinted>
  <dcterms:created xsi:type="dcterms:W3CDTF">2018-12-05T15:56:00Z</dcterms:created>
  <dcterms:modified xsi:type="dcterms:W3CDTF">2019-12-29T15:51:00Z</dcterms:modified>
</cp:coreProperties>
</file>