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A0" w:rsidRDefault="009959A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pt;margin-top:10.1pt;width:73.35pt;height:58.7pt;z-index:251661312;visibility:visible" strokeweight=".5pt">
            <v:textbox>
              <w:txbxContent>
                <w:p w:rsidR="009959A0" w:rsidRPr="00C31F7B" w:rsidRDefault="009959A0" w:rsidP="00C31F7B">
                  <w:pPr>
                    <w:jc w:val="center"/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YAZICIK</w:t>
                  </w:r>
                </w:p>
                <w:p w:rsidR="009959A0" w:rsidRPr="00C31F7B" w:rsidRDefault="009959A0" w:rsidP="00C31F7B">
                  <w:pPr>
                    <w:jc w:val="center"/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 w:rsidRPr="00C31F7B">
                    <w:rPr>
                      <w:rFonts w:ascii="Arial" w:hAnsi="Arial" w:cs="Arial"/>
                      <w:b/>
                      <w:bCs/>
                      <w:u w:val="single"/>
                    </w:rPr>
                    <w:t>İLKOKULU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1" o:spid="_x0000_s1027" style="position:absolute;margin-left:-9.85pt;margin-top:9.9pt;width:542pt;height:58.75pt;z-index:251652096" coordorigin="680,1391" coordsize="10640,1080">
            <v:rect id="Rectangle 3" o:spid="_x0000_s1028" style="position:absolute;left:6620;top:1391;width:1440;height:1080;visibility:visible"/>
            <v:group id="Group 4" o:spid="_x0000_s1029" style="position:absolute;left:680;top:1391;width:10640;height:1080" coordorigin="680,1391" coordsize="10640,1080">
              <v:roundrect id="AutoShape 5" o:spid="_x0000_s1030" style="position:absolute;left:680;top:1391;width:1620;height:540;visibility:visible" arcsize="10923f">
                <v:textbox>
                  <w:txbxContent>
                    <w:p w:rsidR="009959A0" w:rsidRPr="00A26F41" w:rsidRDefault="009959A0" w:rsidP="00F039C1">
                      <w:pPr>
                        <w:ind w:left="-180" w:right="-105"/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A26F41"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6" o:spid="_x0000_s1031" style="position:absolute;left:680;top:1931;width:1620;height:540;visibility:visible" arcsize="10923f">
                <v:textbox>
                  <w:txbxContent>
                    <w:p w:rsidR="009959A0" w:rsidRPr="00A26F41" w:rsidRDefault="009959A0" w:rsidP="00F039C1">
                      <w:pPr>
                        <w:ind w:left="-180" w:right="-105"/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A26F41"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7" o:spid="_x0000_s1032" style="position:absolute;left:2300;top:1391;width:4320;height:540;visibility:visible" arcsize="10923f">
                <v:textbox>
                  <w:txbxContent>
                    <w:p w:rsidR="009959A0" w:rsidRDefault="009959A0" w:rsidP="00F039C1">
                      <w:pPr>
                        <w:ind w:right="-135"/>
                        <w:rPr>
                          <w:rFonts w:ascii="Tahoma" w:hAnsi="Tahoma" w:cs="Tahoma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</w:p>
                  </w:txbxContent>
                </v:textbox>
              </v:roundrect>
              <v:roundrect id="AutoShape 8" o:spid="_x0000_s1033" style="position:absolute;left:2300;top:1931;width:4320;height:540;visibility:visible" arcsize="10923f">
                <v:textbox>
                  <w:txbxContent>
                    <w:p w:rsidR="009959A0" w:rsidRPr="00A26F41" w:rsidRDefault="009959A0" w:rsidP="00F039C1">
                      <w:pPr>
                        <w:ind w:right="-165"/>
                        <w:jc w:val="center"/>
                        <w:rPr>
                          <w:rFonts w:ascii="Tahoma" w:hAnsi="Tahoma" w:cs="Tahoma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A26F41"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4 - A</w:t>
                      </w:r>
                      <w:r w:rsidRPr="00A26F41">
                        <w:rPr>
                          <w:rFonts w:ascii="Tahoma" w:hAnsi="Tahoma" w:cs="Tahoma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/ ………………</w:t>
                      </w:r>
                    </w:p>
                  </w:txbxContent>
                </v:textbox>
              </v:roundrect>
              <v:group id="Group 9" o:spid="_x0000_s1034" style="position:absolute;left:8060;top:1391;width:3260;height:1080" coordorigin="7399,1277" coordsize="3260,1080">
                <v:roundrect id="AutoShape 10" o:spid="_x0000_s1035" style="position:absolute;left:7399;top:1277;width:1505;height:540;visibility:visible" arcsize="10923f">
                  <v:textbox>
                    <w:txbxContent>
                      <w:p w:rsidR="009959A0" w:rsidRPr="00A26F41" w:rsidRDefault="009959A0" w:rsidP="00F039C1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A26F41">
                          <w:rPr>
                            <w:b/>
                            <w:bCs/>
                            <w:i/>
                            <w:iCs/>
                            <w:sz w:val="26"/>
                            <w:szCs w:val="26"/>
                          </w:rPr>
                          <w:t>Tarih :</w:t>
                        </w:r>
                      </w:p>
                    </w:txbxContent>
                  </v:textbox>
                </v:roundrect>
                <v:roundrect id="AutoShape 11" o:spid="_x0000_s1036" style="position:absolute;left:7399;top:1817;width:1505;height:540;visibility:visible" arcsize="10923f">
                  <v:textbox>
                    <w:txbxContent>
                      <w:p w:rsidR="009959A0" w:rsidRPr="00A26F41" w:rsidRDefault="009959A0" w:rsidP="00F039C1">
                        <w:pPr>
                          <w:ind w:left="-180" w:right="-165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A26F41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   </w:t>
                        </w:r>
                        <w:r w:rsidRPr="00A26F41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2" o:spid="_x0000_s1037" style="position:absolute;left:8904;top:1277;width:1755;height:540;visibility:visible" arcsize="10923f">
                  <v:textbox>
                    <w:txbxContent>
                      <w:p w:rsidR="009959A0" w:rsidRPr="00013890" w:rsidRDefault="009959A0" w:rsidP="00F039C1">
                        <w:pPr>
                          <w:ind w:left="-180" w:right="-165"/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</w:rPr>
                          <w:t>06/01 / 2020</w:t>
                        </w:r>
                      </w:p>
                    </w:txbxContent>
                  </v:textbox>
                </v:roundrect>
                <v:roundrect id="AutoShape 13" o:spid="_x0000_s1038" style="position:absolute;left:8904;top:1817;width:1755;height:540;visibility:visible" arcsize="10923f">
                  <v:textbox>
                    <w:txbxContent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……………………</w:t>
                        </w: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…………………</w:t>
                        </w:r>
                      </w:p>
                      <w:p w:rsidR="009959A0" w:rsidRDefault="009959A0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9959A0" w:rsidRDefault="009959A0" w:rsidP="00762503"/>
    <w:p w:rsidR="009959A0" w:rsidRDefault="009959A0" w:rsidP="00762503">
      <w:pPr>
        <w:tabs>
          <w:tab w:val="left" w:pos="1125"/>
        </w:tabs>
        <w:jc w:val="center"/>
        <w:rPr>
          <w:rFonts w:ascii="Kayra Aydin" w:hAnsi="Kayra Aydin" w:cs="Kayra Aydin"/>
          <w:b/>
          <w:bCs/>
          <w:u w:val="single"/>
        </w:rPr>
      </w:pPr>
    </w:p>
    <w:p w:rsidR="009959A0" w:rsidRDefault="009959A0" w:rsidP="00762503">
      <w:pPr>
        <w:tabs>
          <w:tab w:val="left" w:pos="1125"/>
        </w:tabs>
        <w:jc w:val="center"/>
        <w:rPr>
          <w:rFonts w:ascii="Kayra Aydin" w:hAnsi="Kayra Aydin" w:cs="Kayra Aydin"/>
          <w:b/>
          <w:bCs/>
          <w:u w:val="single"/>
        </w:rPr>
      </w:pPr>
    </w:p>
    <w:p w:rsidR="009959A0" w:rsidRDefault="009959A0" w:rsidP="00762503">
      <w:pPr>
        <w:tabs>
          <w:tab w:val="left" w:pos="1125"/>
        </w:tabs>
        <w:jc w:val="center"/>
        <w:rPr>
          <w:rFonts w:ascii="Kayra Aydin" w:hAnsi="Kayra Aydin" w:cs="Kayra Aydin"/>
          <w:b/>
          <w:bCs/>
          <w:u w:val="single"/>
        </w:rPr>
      </w:pPr>
      <w:r w:rsidRPr="00762503">
        <w:rPr>
          <w:rFonts w:ascii="Kayra Aydin Tur" w:hAnsi="Kayra Aydin Tur" w:cs="Kayra Aydin Tur"/>
          <w:b/>
          <w:bCs/>
          <w:u w:val="single"/>
        </w:rPr>
        <w:t>MATEMATİK DERSİ 1. DÖNEM 2. YAZILI SORULARI</w:t>
      </w:r>
    </w:p>
    <w:p w:rsidR="009959A0" w:rsidRDefault="009959A0" w:rsidP="00762503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 w:rsidRPr="00762503">
        <w:rPr>
          <w:rFonts w:ascii="Kayra Aydin Tur" w:hAnsi="Kayra Aydin Tur" w:cs="Kayra Aydin Tur"/>
          <w:sz w:val="24"/>
          <w:szCs w:val="24"/>
        </w:rPr>
        <w:t>Aziz Dayı bir litresi 16 TL olan zeytinyağından 12bidon satmıştır. Bir bidonda 19 litre zeytinyağı olduğuna göre kaç TL kazanmıştır?</w:t>
      </w:r>
    </w:p>
    <w:p w:rsidR="009959A0" w:rsidRDefault="009959A0" w:rsidP="00762503">
      <w:pPr>
        <w:tabs>
          <w:tab w:val="left" w:pos="1125"/>
        </w:tabs>
        <w:ind w:left="360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762503">
      <w:pPr>
        <w:tabs>
          <w:tab w:val="left" w:pos="1125"/>
        </w:tabs>
        <w:ind w:left="360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762503">
      <w:pPr>
        <w:tabs>
          <w:tab w:val="left" w:pos="1125"/>
        </w:tabs>
        <w:ind w:left="360"/>
        <w:jc w:val="both"/>
        <w:rPr>
          <w:rFonts w:ascii="Kayra Aydin" w:hAnsi="Kayra Aydin" w:cs="Kayra Aydin"/>
          <w:sz w:val="24"/>
          <w:szCs w:val="24"/>
        </w:rPr>
      </w:pPr>
    </w:p>
    <w:p w:rsidR="009959A0" w:rsidRPr="00AB782C" w:rsidRDefault="009959A0" w:rsidP="00AB782C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>
        <w:rPr>
          <w:rFonts w:ascii="Kayra Aydin Tur" w:hAnsi="Kayra Aydin Tur" w:cs="Kayra Aydin Tur"/>
          <w:sz w:val="24"/>
          <w:szCs w:val="24"/>
        </w:rPr>
        <w:t>Aşağıdaki çarpma işlemlerinin sonuçlarını önce tahmin sonra gerçek sonuçla yapınız?</w:t>
      </w:r>
    </w:p>
    <w:p w:rsidR="009959A0" w:rsidRDefault="009959A0" w:rsidP="00B74E88">
      <w:pPr>
        <w:pStyle w:val="ListParagraph"/>
        <w:tabs>
          <w:tab w:val="left" w:pos="1125"/>
        </w:tabs>
        <w:spacing w:after="0" w:line="240" w:lineRule="auto"/>
        <w:jc w:val="both"/>
      </w:pPr>
      <w:r>
        <w:tab/>
        <w:t>12</w:t>
      </w:r>
      <w:r>
        <w:tab/>
      </w:r>
      <w:r>
        <w:tab/>
      </w:r>
      <w:r>
        <w:tab/>
      </w:r>
      <w:r>
        <w:tab/>
        <w:t>41</w:t>
      </w:r>
      <w:r>
        <w:tab/>
      </w:r>
      <w:r>
        <w:tab/>
      </w:r>
      <w:r>
        <w:tab/>
        <w:t xml:space="preserve">        88</w:t>
      </w:r>
      <w:r>
        <w:tab/>
      </w:r>
      <w:r>
        <w:tab/>
      </w:r>
      <w:r>
        <w:tab/>
        <w:t xml:space="preserve">         22</w:t>
      </w:r>
    </w:p>
    <w:p w:rsidR="009959A0" w:rsidRPr="00B74E88" w:rsidRDefault="009959A0" w:rsidP="00B74E88">
      <w:pPr>
        <w:pStyle w:val="ListParagraph"/>
        <w:tabs>
          <w:tab w:val="left" w:pos="1125"/>
        </w:tabs>
        <w:spacing w:after="0" w:line="240" w:lineRule="auto"/>
        <w:jc w:val="both"/>
        <w:rPr>
          <w:rFonts w:ascii="Kayra Aydin" w:hAnsi="Kayra Aydin" w:cs="Kayra Aydin"/>
          <w:sz w:val="24"/>
          <w:szCs w:val="24"/>
        </w:rPr>
      </w:pPr>
      <w:r>
        <w:rPr>
          <w:b/>
          <w:bCs/>
          <w:sz w:val="20"/>
          <w:szCs w:val="20"/>
        </w:rPr>
        <w:t xml:space="preserve">    </w:t>
      </w:r>
      <w:r w:rsidRPr="00DB1843">
        <w:rPr>
          <w:b/>
          <w:bCs/>
          <w:sz w:val="20"/>
          <w:szCs w:val="20"/>
        </w:rPr>
        <w:t xml:space="preserve">× </w:t>
      </w:r>
      <w:r>
        <w:rPr>
          <w:sz w:val="16"/>
          <w:szCs w:val="16"/>
        </w:rPr>
        <w:t xml:space="preserve">  </w:t>
      </w:r>
      <w:r w:rsidRPr="00DB1843">
        <w:t>28</w:t>
      </w:r>
      <w:r w:rsidRPr="00DB1843">
        <w:tab/>
      </w:r>
      <w:r w:rsidRPr="00DB1843">
        <w:tab/>
      </w:r>
      <w:r w:rsidRPr="00DB1843">
        <w:tab/>
        <w:t xml:space="preserve">    </w:t>
      </w:r>
      <w:r w:rsidRPr="00DB1843">
        <w:rPr>
          <w:b/>
          <w:bCs/>
          <w:sz w:val="20"/>
          <w:szCs w:val="20"/>
        </w:rPr>
        <w:t>×</w:t>
      </w:r>
      <w:r w:rsidRPr="00DB1843">
        <w:tab/>
        <w:t>57</w:t>
      </w:r>
      <w:r w:rsidRPr="00DB1843">
        <w:tab/>
      </w:r>
      <w:r w:rsidRPr="00DB1843">
        <w:tab/>
      </w:r>
      <w:r w:rsidRPr="00DB1843">
        <w:tab/>
      </w:r>
      <w:r>
        <w:t xml:space="preserve">    </w:t>
      </w:r>
      <w:r w:rsidRPr="00DB1843">
        <w:rPr>
          <w:b/>
          <w:bCs/>
        </w:rPr>
        <w:t xml:space="preserve"> </w:t>
      </w:r>
      <w:r w:rsidRPr="00DB1843">
        <w:rPr>
          <w:b/>
          <w:bCs/>
          <w:sz w:val="20"/>
          <w:szCs w:val="20"/>
        </w:rPr>
        <w:t>X</w:t>
      </w:r>
      <w:r>
        <w:rPr>
          <w:sz w:val="20"/>
          <w:szCs w:val="20"/>
        </w:rPr>
        <w:t xml:space="preserve">  </w:t>
      </w:r>
      <w:r w:rsidRPr="00DB1843">
        <w:t>72</w:t>
      </w:r>
      <w:r w:rsidRPr="00DB1843">
        <w:tab/>
      </w:r>
      <w:r w:rsidRPr="00DB1843">
        <w:tab/>
      </w:r>
      <w:r w:rsidRPr="00DB1843">
        <w:tab/>
      </w:r>
      <w:r>
        <w:t xml:space="preserve">     </w:t>
      </w:r>
      <w:r w:rsidRPr="00DB1843">
        <w:rPr>
          <w:b/>
          <w:bCs/>
          <w:sz w:val="20"/>
          <w:szCs w:val="20"/>
        </w:rPr>
        <w:t xml:space="preserve">X </w:t>
      </w:r>
      <w:r>
        <w:rPr>
          <w:b/>
          <w:bCs/>
          <w:sz w:val="20"/>
          <w:szCs w:val="20"/>
        </w:rPr>
        <w:t xml:space="preserve"> </w:t>
      </w:r>
      <w:r w:rsidRPr="00DB1843">
        <w:t>99</w:t>
      </w:r>
    </w:p>
    <w:p w:rsidR="009959A0" w:rsidRDefault="009959A0" w:rsidP="00DB1843">
      <w:pPr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>
        <w:rPr>
          <w:noProof/>
          <w:lang w:eastAsia="tr-TR"/>
        </w:rPr>
        <w:pict>
          <v:line id="Düz Bağlayıcı 17" o:spid="_x0000_s1039" style="position:absolute;left:0;text-align:left;z-index:251656192;visibility:visible" from="396pt,5.75pt" to="433.5pt,5.75pt"/>
        </w:pict>
      </w:r>
      <w:r>
        <w:rPr>
          <w:noProof/>
          <w:lang w:eastAsia="tr-TR"/>
        </w:rPr>
        <w:pict>
          <v:line id="Düz Bağlayıcı 16" o:spid="_x0000_s1040" style="position:absolute;left:0;text-align:left;z-index:251655168;visibility:visible" from="4in,5.75pt" to="325.5pt,5.75pt"/>
        </w:pict>
      </w:r>
      <w:r>
        <w:rPr>
          <w:noProof/>
          <w:lang w:eastAsia="tr-TR"/>
        </w:rPr>
        <w:pict>
          <v:line id="Düz Bağlayıcı 15" o:spid="_x0000_s1041" style="position:absolute;left:0;text-align:left;z-index:251654144;visibility:visible" from="153pt,6.5pt" to="190.5pt,6.5pt"/>
        </w:pict>
      </w:r>
      <w:r>
        <w:rPr>
          <w:noProof/>
          <w:lang w:eastAsia="tr-TR"/>
        </w:rPr>
        <w:pict>
          <v:line id="Düz Bağlayıcı 14" o:spid="_x0000_s1042" style="position:absolute;left:0;text-align:left;z-index:251653120;visibility:visible" from="43.5pt,6.5pt" to="81pt,6.5pt"/>
        </w:pict>
      </w:r>
      <w:r>
        <w:rPr>
          <w:rFonts w:ascii="Kayra Aydin" w:hAnsi="Kayra Aydin" w:cs="Kayra Aydin"/>
          <w:sz w:val="24"/>
          <w:szCs w:val="24"/>
        </w:rPr>
        <w:t xml:space="preserve">  </w:t>
      </w:r>
    </w:p>
    <w:p w:rsidR="009959A0" w:rsidRDefault="009959A0" w:rsidP="00DB1843">
      <w:pPr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DB1843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 Tur" w:hAnsi="Kayra Aydin Tur" w:cs="Kayra Aydin Tur"/>
          <w:sz w:val="24"/>
          <w:szCs w:val="24"/>
        </w:rPr>
      </w:pPr>
      <w:r>
        <w:rPr>
          <w:rFonts w:ascii="Kayra Aydin Tur" w:hAnsi="Kayra Aydin Tur" w:cs="Kayra Aydin Tur"/>
          <w:sz w:val="24"/>
          <w:szCs w:val="24"/>
        </w:rPr>
        <w:t xml:space="preserve">Aşağıda verilen </w:t>
      </w:r>
      <w:r w:rsidRPr="00F2357D">
        <w:rPr>
          <w:rFonts w:ascii="Kayra Aydin Tur" w:hAnsi="Kayra Aydin Tur" w:cs="Kayra Aydin Tur"/>
          <w:sz w:val="24"/>
          <w:szCs w:val="24"/>
          <w:u w:val="single"/>
        </w:rPr>
        <w:t>kısa yoldan</w:t>
      </w:r>
      <w:r>
        <w:rPr>
          <w:rFonts w:ascii="Kayra Aydin Tur" w:hAnsi="Kayra Aydin Tur" w:cs="Kayra Aydin Tur"/>
          <w:sz w:val="24"/>
          <w:szCs w:val="24"/>
        </w:rPr>
        <w:t xml:space="preserve"> çarpma işlemlerini kurallarına uygun yapınız.</w:t>
      </w:r>
    </w:p>
    <w:p w:rsidR="009959A0" w:rsidRDefault="009959A0" w:rsidP="00DB1843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>
        <w:rPr>
          <w:rFonts w:ascii="Kayra Aydin" w:hAnsi="Kayra Aydin" w:cs="Kayra Aydin"/>
          <w:sz w:val="24"/>
          <w:szCs w:val="24"/>
        </w:rPr>
        <w:t>a-) 16x25=                  b-) 38x50=                       c-)74x5=</w:t>
      </w:r>
    </w:p>
    <w:p w:rsidR="009959A0" w:rsidRDefault="009959A0" w:rsidP="00DB1843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DB1843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DB1843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 Tur" w:hAnsi="Kayra Aydin Tur" w:cs="Kayra Aydin Tur"/>
          <w:sz w:val="24"/>
          <w:szCs w:val="24"/>
        </w:rPr>
      </w:pPr>
      <w:r>
        <w:rPr>
          <w:rFonts w:ascii="Kayra Aydin Tur" w:hAnsi="Kayra Aydin Tur" w:cs="Kayra Aydin Tur"/>
          <w:sz w:val="24"/>
          <w:szCs w:val="24"/>
        </w:rPr>
        <w:t>Hüseyin Amcanın ahırında 26 horoz ve 28 tane de kuzu vardır. Ahırdaki toplam ayak sayısı kaçtır?</w:t>
      </w:r>
    </w:p>
    <w:p w:rsidR="009959A0" w:rsidRDefault="009959A0" w:rsidP="00DB1843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DB1843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DB1843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DB1843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 Tur" w:hAnsi="Kayra Aydin Tur" w:cs="Kayra Aydin Tur"/>
          <w:sz w:val="24"/>
          <w:szCs w:val="24"/>
        </w:rPr>
      </w:pPr>
      <w:r>
        <w:rPr>
          <w:rFonts w:ascii="Kayra Aydin Tur" w:hAnsi="Kayra Aydin Tur" w:cs="Kayra Aydin Tur"/>
          <w:sz w:val="24"/>
          <w:szCs w:val="24"/>
        </w:rPr>
        <w:t xml:space="preserve">Aşağıdaki toplama işlemlerini </w:t>
      </w:r>
      <w:r w:rsidRPr="00F2357D">
        <w:rPr>
          <w:rFonts w:ascii="Kayra Aydin Tur" w:hAnsi="Kayra Aydin Tur" w:cs="Kayra Aydin Tur"/>
          <w:b/>
          <w:bCs/>
          <w:sz w:val="24"/>
          <w:szCs w:val="24"/>
          <w:u w:val="single"/>
        </w:rPr>
        <w:t>yüzlüğe yuvarlayarak</w:t>
      </w:r>
      <w:r>
        <w:rPr>
          <w:rFonts w:ascii="Kayra Aydin Tur" w:hAnsi="Kayra Aydin Tur" w:cs="Kayra Aydin Tur"/>
          <w:sz w:val="24"/>
          <w:szCs w:val="24"/>
        </w:rPr>
        <w:t xml:space="preserve"> yapınız.</w:t>
      </w:r>
    </w:p>
    <w:p w:rsidR="009959A0" w:rsidRDefault="009959A0" w:rsidP="003D7CF2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>
        <w:rPr>
          <w:rFonts w:ascii="Kayra Aydin" w:hAnsi="Kayra Aydin" w:cs="Kayra Aydin"/>
          <w:sz w:val="24"/>
          <w:szCs w:val="24"/>
        </w:rPr>
        <w:t xml:space="preserve">   15892 </w:t>
      </w:r>
      <w:r>
        <w:rPr>
          <w:rFonts w:ascii="Kayra Aydin" w:hAnsi="Kayra Aydin" w:cs="Kayra Aydin"/>
          <w:sz w:val="24"/>
          <w:szCs w:val="24"/>
        </w:rPr>
        <w:tab/>
      </w:r>
      <w:r>
        <w:rPr>
          <w:rFonts w:ascii="Kayra Aydin" w:hAnsi="Kayra Aydin" w:cs="Kayra Aydin"/>
          <w:sz w:val="24"/>
          <w:szCs w:val="24"/>
        </w:rPr>
        <w:tab/>
      </w:r>
      <w:r>
        <w:rPr>
          <w:rFonts w:ascii="Kayra Aydin" w:hAnsi="Kayra Aydin" w:cs="Kayra Aydin"/>
          <w:sz w:val="24"/>
          <w:szCs w:val="24"/>
        </w:rPr>
        <w:tab/>
        <w:t xml:space="preserve">   45852 </w:t>
      </w:r>
      <w:r>
        <w:rPr>
          <w:rFonts w:ascii="Kayra Aydin" w:hAnsi="Kayra Aydin" w:cs="Kayra Aydin"/>
          <w:sz w:val="24"/>
          <w:szCs w:val="24"/>
        </w:rPr>
        <w:tab/>
        <w:t xml:space="preserve">   </w:t>
      </w:r>
      <w:r>
        <w:rPr>
          <w:rFonts w:ascii="Kayra Aydin" w:hAnsi="Kayra Aydin" w:cs="Kayra Aydin"/>
          <w:sz w:val="24"/>
          <w:szCs w:val="24"/>
        </w:rPr>
        <w:tab/>
        <w:t xml:space="preserve">     96321 </w:t>
      </w:r>
      <w:r>
        <w:rPr>
          <w:rFonts w:ascii="Kayra Aydin" w:hAnsi="Kayra Aydin" w:cs="Kayra Aydin"/>
          <w:sz w:val="24"/>
          <w:szCs w:val="24"/>
        </w:rPr>
        <w:tab/>
      </w:r>
      <w:r>
        <w:rPr>
          <w:rFonts w:ascii="Kayra Aydin" w:hAnsi="Kayra Aydin" w:cs="Kayra Aydin"/>
          <w:sz w:val="24"/>
          <w:szCs w:val="24"/>
        </w:rPr>
        <w:tab/>
      </w:r>
      <w:r>
        <w:rPr>
          <w:rFonts w:ascii="Kayra Aydin" w:hAnsi="Kayra Aydin" w:cs="Kayra Aydin"/>
          <w:sz w:val="24"/>
          <w:szCs w:val="24"/>
        </w:rPr>
        <w:tab/>
        <w:t xml:space="preserve">74156 </w:t>
      </w:r>
    </w:p>
    <w:p w:rsidR="009959A0" w:rsidRDefault="009959A0" w:rsidP="00B84D2A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43" style="position:absolute;left:0;text-align:left;z-index:251660288;visibility:visible" from="405pt,16.15pt" to="469.45pt,16.15pt"/>
        </w:pict>
      </w:r>
      <w:r>
        <w:rPr>
          <w:noProof/>
          <w:lang w:eastAsia="tr-TR"/>
        </w:rPr>
        <w:pict>
          <v:line id="Düz Bağlayıcı 20" o:spid="_x0000_s1044" style="position:absolute;left:0;text-align:left;z-index:251659264;visibility:visible" from="279pt,15pt" to="343.45pt,15pt"/>
        </w:pict>
      </w:r>
      <w:r>
        <w:rPr>
          <w:noProof/>
          <w:lang w:eastAsia="tr-TR"/>
        </w:rPr>
        <w:pict>
          <v:line id="Düz Bağlayıcı 19" o:spid="_x0000_s1045" style="position:absolute;left:0;text-align:left;z-index:251658240;visibility:visible" from="165.1pt,15.55pt" to="229.55pt,15.55pt"/>
        </w:pict>
      </w:r>
      <w:r>
        <w:rPr>
          <w:noProof/>
          <w:lang w:eastAsia="tr-TR"/>
        </w:rPr>
        <w:pict>
          <v:line id="Düz Bağlayıcı 18" o:spid="_x0000_s1046" style="position:absolute;left:0;text-align:left;z-index:251657216;visibility:visible" from="33.5pt,16.2pt" to="97.95pt,16.2pt"/>
        </w:pict>
      </w:r>
      <w:r>
        <w:rPr>
          <w:rFonts w:ascii="Arial" w:hAnsi="Arial" w:cs="Arial"/>
          <w:sz w:val="24"/>
          <w:szCs w:val="24"/>
        </w:rPr>
        <w:t>+</w:t>
      </w:r>
      <w:r>
        <w:rPr>
          <w:rFonts w:ascii="Kayra Aydin" w:hAnsi="Kayra Aydin" w:cs="Kayra Aydin"/>
          <w:sz w:val="24"/>
          <w:szCs w:val="24"/>
        </w:rPr>
        <w:t xml:space="preserve">  89521</w:t>
      </w:r>
      <w:r>
        <w:rPr>
          <w:rFonts w:ascii="Kayra Aydin" w:hAnsi="Kayra Aydin" w:cs="Kayra Aydin"/>
          <w:sz w:val="24"/>
          <w:szCs w:val="24"/>
        </w:rPr>
        <w:tab/>
        <w:t xml:space="preserve">             </w:t>
      </w:r>
      <w:r>
        <w:rPr>
          <w:rFonts w:ascii="Kayra Aydin" w:hAnsi="Kayra Aydin" w:cs="Kayra Aydin"/>
          <w:sz w:val="24"/>
          <w:szCs w:val="24"/>
        </w:rPr>
        <w:tab/>
      </w:r>
      <w:r>
        <w:rPr>
          <w:rFonts w:ascii="Kayra Aydin" w:hAnsi="Kayra Aydin" w:cs="Kayra Aydi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+ </w:t>
      </w:r>
      <w:r>
        <w:rPr>
          <w:rFonts w:ascii="Kayra Aydin" w:hAnsi="Kayra Aydin" w:cs="Kayra Aydin"/>
          <w:sz w:val="24"/>
          <w:szCs w:val="24"/>
        </w:rPr>
        <w:t>65481</w:t>
      </w:r>
      <w:r>
        <w:rPr>
          <w:rFonts w:ascii="Kayra Aydin" w:hAnsi="Kayra Aydin" w:cs="Kayra Aydin"/>
          <w:sz w:val="24"/>
          <w:szCs w:val="24"/>
        </w:rPr>
        <w:tab/>
        <w:t xml:space="preserve">               + 78951</w:t>
      </w:r>
      <w:r>
        <w:rPr>
          <w:rFonts w:ascii="Kayra Aydin" w:hAnsi="Kayra Aydin" w:cs="Kayra Aydin"/>
          <w:sz w:val="24"/>
          <w:szCs w:val="24"/>
        </w:rPr>
        <w:tab/>
        <w:t xml:space="preserve">           </w:t>
      </w:r>
      <w:r>
        <w:rPr>
          <w:rFonts w:ascii="Kayra Aydin" w:hAnsi="Kayra Aydin" w:cs="Kayra Aydin"/>
          <w:sz w:val="24"/>
          <w:szCs w:val="24"/>
        </w:rPr>
        <w:tab/>
        <w:t xml:space="preserve">         +  81279</w:t>
      </w:r>
      <w:r>
        <w:rPr>
          <w:rFonts w:ascii="Kayra Aydin" w:hAnsi="Kayra Aydin" w:cs="Kayra Aydin"/>
          <w:sz w:val="24"/>
          <w:szCs w:val="24"/>
        </w:rPr>
        <w:tab/>
        <w:t xml:space="preserve">     </w:t>
      </w:r>
    </w:p>
    <w:p w:rsidR="009959A0" w:rsidRDefault="009959A0" w:rsidP="00B84D2A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84D2A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84D2A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84D2A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Pr="00B44C02" w:rsidRDefault="009959A0" w:rsidP="00B44C02">
      <w:pPr>
        <w:pStyle w:val="ListParagraph"/>
        <w:numPr>
          <w:ilvl w:val="0"/>
          <w:numId w:val="1"/>
        </w:numPr>
        <w:spacing w:after="0" w:line="240" w:lineRule="auto"/>
        <w:rPr>
          <w:rFonts w:ascii="Kayra Aydin Tur" w:hAnsi="Kayra Aydin Tur" w:cs="Kayra Aydin Tur"/>
          <w:sz w:val="24"/>
          <w:szCs w:val="24"/>
        </w:rPr>
      </w:pPr>
      <w:r w:rsidRPr="00B44C02">
        <w:rPr>
          <w:rFonts w:ascii="Kayra Aydin Tur" w:hAnsi="Kayra Aydin Tur" w:cs="Kayra Aydin Tur"/>
          <w:sz w:val="24"/>
          <w:szCs w:val="24"/>
        </w:rPr>
        <w:t xml:space="preserve">Aşağıdaki sayıları </w:t>
      </w:r>
      <w:r w:rsidRPr="00F2357D">
        <w:rPr>
          <w:rFonts w:ascii="Kayra Aydin Tur" w:hAnsi="Kayra Aydin Tur" w:cs="Kayra Aydin Tur"/>
          <w:sz w:val="24"/>
          <w:szCs w:val="24"/>
          <w:u w:val="single"/>
        </w:rPr>
        <w:t>en yakın onluğa ve en yakın yüzlüğe</w:t>
      </w:r>
      <w:r w:rsidRPr="00B44C02">
        <w:rPr>
          <w:rFonts w:ascii="Kayra Aydin Tur" w:hAnsi="Kayra Aydin Tur" w:cs="Kayra Aydin Tur"/>
          <w:sz w:val="24"/>
          <w:szCs w:val="24"/>
        </w:rPr>
        <w:t xml:space="preserve"> yuvarlayınız. </w:t>
      </w:r>
    </w:p>
    <w:tbl>
      <w:tblPr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841"/>
        <w:gridCol w:w="2236"/>
      </w:tblGrid>
      <w:tr w:rsidR="009959A0" w:rsidRPr="00371E2C">
        <w:trPr>
          <w:trHeight w:val="360"/>
        </w:trPr>
        <w:tc>
          <w:tcPr>
            <w:tcW w:w="1841" w:type="dxa"/>
            <w:shd w:val="clear" w:color="auto" w:fill="FFC00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 Tur" w:hAnsi="Kayra Aydin Tur" w:cs="Kayra Aydin Tur"/>
                <w:sz w:val="24"/>
                <w:szCs w:val="24"/>
              </w:rPr>
            </w:pPr>
            <w:r w:rsidRPr="00371E2C">
              <w:rPr>
                <w:rFonts w:ascii="Kayra Aydin Tur" w:hAnsi="Kayra Aydin Tur" w:cs="Kayra Aydin Tur"/>
                <w:sz w:val="24"/>
                <w:szCs w:val="24"/>
              </w:rPr>
              <w:t>Sayı</w:t>
            </w:r>
          </w:p>
        </w:tc>
        <w:tc>
          <w:tcPr>
            <w:tcW w:w="2236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 Tur" w:hAnsi="Kayra Aydin Tur" w:cs="Kayra Aydin Tur"/>
                <w:sz w:val="24"/>
                <w:szCs w:val="24"/>
              </w:rPr>
            </w:pPr>
            <w:r w:rsidRPr="00371E2C">
              <w:rPr>
                <w:rFonts w:ascii="Kayra Aydin Tur" w:hAnsi="Kayra Aydin Tur" w:cs="Kayra Aydin Tur"/>
                <w:sz w:val="24"/>
                <w:szCs w:val="24"/>
              </w:rPr>
              <w:t>En Yakın Yüzlük</w:t>
            </w:r>
          </w:p>
        </w:tc>
      </w:tr>
      <w:tr w:rsidR="009959A0" w:rsidRPr="00371E2C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b/>
                <w:bCs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b/>
                <w:bCs/>
                <w:sz w:val="24"/>
                <w:szCs w:val="24"/>
              </w:rPr>
              <w:t>8214</w:t>
            </w:r>
          </w:p>
        </w:tc>
        <w:tc>
          <w:tcPr>
            <w:tcW w:w="2236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b/>
                <w:bCs/>
                <w:sz w:val="24"/>
                <w:szCs w:val="24"/>
              </w:rPr>
            </w:pPr>
          </w:p>
        </w:tc>
      </w:tr>
      <w:tr w:rsidR="009959A0" w:rsidRPr="00371E2C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5657</w:t>
            </w:r>
          </w:p>
        </w:tc>
        <w:tc>
          <w:tcPr>
            <w:tcW w:w="2236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  <w:tr w:rsidR="009959A0" w:rsidRPr="00371E2C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7635</w:t>
            </w:r>
          </w:p>
        </w:tc>
        <w:tc>
          <w:tcPr>
            <w:tcW w:w="2236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  <w:tr w:rsidR="009959A0" w:rsidRPr="00371E2C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1903</w:t>
            </w:r>
          </w:p>
        </w:tc>
        <w:tc>
          <w:tcPr>
            <w:tcW w:w="2236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972"/>
        <w:gridCol w:w="2295"/>
      </w:tblGrid>
      <w:tr w:rsidR="009959A0" w:rsidRPr="00371E2C">
        <w:trPr>
          <w:trHeight w:val="343"/>
        </w:trPr>
        <w:tc>
          <w:tcPr>
            <w:tcW w:w="1972" w:type="dxa"/>
            <w:shd w:val="clear" w:color="auto" w:fill="92D05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 Tur" w:hAnsi="Kayra Aydin Tur" w:cs="Kayra Aydin Tur"/>
                <w:sz w:val="24"/>
                <w:szCs w:val="24"/>
              </w:rPr>
            </w:pPr>
            <w:r w:rsidRPr="00371E2C">
              <w:rPr>
                <w:rFonts w:ascii="Kayra Aydin Tur" w:hAnsi="Kayra Aydin Tur" w:cs="Kayra Aydin Tur"/>
                <w:sz w:val="24"/>
                <w:szCs w:val="24"/>
              </w:rPr>
              <w:t>Sayı</w:t>
            </w:r>
          </w:p>
        </w:tc>
        <w:tc>
          <w:tcPr>
            <w:tcW w:w="2295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 Tur" w:hAnsi="Kayra Aydin Tur" w:cs="Kayra Aydin Tur"/>
                <w:sz w:val="24"/>
                <w:szCs w:val="24"/>
              </w:rPr>
            </w:pPr>
            <w:r w:rsidRPr="00371E2C">
              <w:rPr>
                <w:rFonts w:ascii="Kayra Aydin Tur" w:hAnsi="Kayra Aydin Tur" w:cs="Kayra Aydin Tur"/>
                <w:sz w:val="24"/>
                <w:szCs w:val="24"/>
              </w:rPr>
              <w:t>En Yakın Onluk</w:t>
            </w:r>
          </w:p>
        </w:tc>
      </w:tr>
      <w:tr w:rsidR="009959A0" w:rsidRPr="00371E2C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467</w:t>
            </w:r>
          </w:p>
        </w:tc>
        <w:tc>
          <w:tcPr>
            <w:tcW w:w="2295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  <w:tr w:rsidR="009959A0" w:rsidRPr="00371E2C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4233</w:t>
            </w:r>
          </w:p>
        </w:tc>
        <w:tc>
          <w:tcPr>
            <w:tcW w:w="2295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  <w:tr w:rsidR="009959A0" w:rsidRPr="00371E2C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5496</w:t>
            </w:r>
          </w:p>
        </w:tc>
        <w:tc>
          <w:tcPr>
            <w:tcW w:w="2295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  <w:tr w:rsidR="009959A0" w:rsidRPr="00371E2C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  <w:r w:rsidRPr="00371E2C">
              <w:rPr>
                <w:rFonts w:ascii="Kayra Aydin" w:hAnsi="Kayra Aydin" w:cs="Kayra Aydin"/>
                <w:sz w:val="24"/>
                <w:szCs w:val="24"/>
              </w:rPr>
              <w:t>3282</w:t>
            </w:r>
          </w:p>
        </w:tc>
        <w:tc>
          <w:tcPr>
            <w:tcW w:w="2295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Kayra Aydin" w:hAnsi="Kayra Aydin" w:cs="Kayra Aydin"/>
                <w:sz w:val="24"/>
                <w:szCs w:val="24"/>
              </w:rPr>
            </w:pPr>
          </w:p>
        </w:tc>
      </w:tr>
    </w:tbl>
    <w:p w:rsidR="009959A0" w:rsidRDefault="009959A0" w:rsidP="00B44C02">
      <w:pPr>
        <w:tabs>
          <w:tab w:val="left" w:pos="1125"/>
        </w:tabs>
        <w:ind w:left="284"/>
        <w:jc w:val="both"/>
        <w:rPr>
          <w:rFonts w:ascii="Kayra Aydin" w:hAnsi="Kayra Aydin" w:cs="Kayra Aydin"/>
          <w:sz w:val="24"/>
          <w:szCs w:val="24"/>
        </w:rPr>
      </w:pPr>
      <w:r>
        <w:rPr>
          <w:rFonts w:ascii="Kayra Aydin" w:hAnsi="Kayra Aydin" w:cs="Kayra Aydin"/>
          <w:sz w:val="24"/>
          <w:szCs w:val="24"/>
        </w:rPr>
        <w:tab/>
      </w:r>
    </w:p>
    <w:p w:rsidR="009959A0" w:rsidRDefault="009959A0" w:rsidP="00B44C02">
      <w:pPr>
        <w:tabs>
          <w:tab w:val="left" w:pos="1125"/>
        </w:tabs>
        <w:ind w:left="28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44C02">
      <w:pPr>
        <w:tabs>
          <w:tab w:val="left" w:pos="1125"/>
        </w:tabs>
        <w:ind w:left="28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44C02">
      <w:pPr>
        <w:tabs>
          <w:tab w:val="left" w:pos="1125"/>
        </w:tabs>
        <w:ind w:left="28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44C02">
      <w:pPr>
        <w:tabs>
          <w:tab w:val="left" w:pos="1125"/>
        </w:tabs>
        <w:ind w:left="284"/>
        <w:jc w:val="both"/>
        <w:rPr>
          <w:rFonts w:ascii="Kayra Aydin" w:hAnsi="Kayra Aydin" w:cs="Kayra Aydin"/>
          <w:sz w:val="24"/>
          <w:szCs w:val="24"/>
        </w:rPr>
      </w:pPr>
    </w:p>
    <w:p w:rsidR="009959A0" w:rsidRPr="00B44C02" w:rsidRDefault="009959A0" w:rsidP="00B44C02">
      <w:pPr>
        <w:pStyle w:val="NoSpacing"/>
        <w:numPr>
          <w:ilvl w:val="0"/>
          <w:numId w:val="1"/>
        </w:numPr>
        <w:rPr>
          <w:rFonts w:ascii="Kayra Aydin Tur" w:hAnsi="Kayra Aydin Tur" w:cs="Kayra Aydin Tur"/>
          <w:sz w:val="24"/>
          <w:szCs w:val="24"/>
        </w:rPr>
      </w:pPr>
      <w:r w:rsidRPr="00B44C02">
        <w:rPr>
          <w:rFonts w:ascii="Kayra Aydin Tur" w:hAnsi="Kayra Aydin Tur" w:cs="Kayra Aydin Tur"/>
          <w:sz w:val="24"/>
          <w:szCs w:val="24"/>
        </w:rPr>
        <w:t xml:space="preserve">Aşağıdaki tabloda boş bırakılan yerlere işlem sonuçlarını yazınız. </w:t>
      </w:r>
    </w:p>
    <w:tbl>
      <w:tblPr>
        <w:tblpPr w:leftFromText="141" w:rightFromText="141" w:vertAnchor="text" w:horzAnchor="page" w:tblpX="1093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6"/>
        <w:gridCol w:w="1510"/>
        <w:gridCol w:w="1513"/>
        <w:gridCol w:w="1513"/>
        <w:gridCol w:w="1513"/>
        <w:gridCol w:w="1513"/>
      </w:tblGrid>
      <w:tr w:rsidR="009959A0" w:rsidRPr="00371E2C">
        <w:trPr>
          <w:trHeight w:val="461"/>
        </w:trPr>
        <w:tc>
          <w:tcPr>
            <w:tcW w:w="1836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Arial Black" w:hAnsi="Arial Black" w:cs="Arial Black"/>
                <w:sz w:val="32"/>
                <w:szCs w:val="32"/>
              </w:rPr>
            </w:pPr>
            <w:r w:rsidRPr="00371E2C">
              <w:rPr>
                <w:rFonts w:ascii="Arial Black" w:hAnsi="Arial Black" w:cs="Arial Black"/>
                <w:sz w:val="32"/>
                <w:szCs w:val="32"/>
              </w:rPr>
              <w:t>x</w:t>
            </w:r>
          </w:p>
        </w:tc>
        <w:tc>
          <w:tcPr>
            <w:tcW w:w="1510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37</w:t>
            </w:r>
          </w:p>
        </w:tc>
        <w:tc>
          <w:tcPr>
            <w:tcW w:w="1513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49</w:t>
            </w:r>
          </w:p>
        </w:tc>
        <w:tc>
          <w:tcPr>
            <w:tcW w:w="1513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67</w:t>
            </w:r>
          </w:p>
        </w:tc>
        <w:tc>
          <w:tcPr>
            <w:tcW w:w="1513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85</w:t>
            </w:r>
          </w:p>
        </w:tc>
        <w:tc>
          <w:tcPr>
            <w:tcW w:w="1513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99</w:t>
            </w:r>
          </w:p>
        </w:tc>
      </w:tr>
      <w:tr w:rsidR="009959A0" w:rsidRPr="00371E2C">
        <w:trPr>
          <w:trHeight w:val="461"/>
        </w:trPr>
        <w:tc>
          <w:tcPr>
            <w:tcW w:w="1836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10</w:t>
            </w:r>
          </w:p>
        </w:tc>
        <w:tc>
          <w:tcPr>
            <w:tcW w:w="1510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</w:tr>
      <w:tr w:rsidR="009959A0" w:rsidRPr="00371E2C">
        <w:trPr>
          <w:trHeight w:val="461"/>
        </w:trPr>
        <w:tc>
          <w:tcPr>
            <w:tcW w:w="1836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100</w:t>
            </w:r>
          </w:p>
        </w:tc>
        <w:tc>
          <w:tcPr>
            <w:tcW w:w="1510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</w:tr>
      <w:tr w:rsidR="009959A0" w:rsidRPr="00371E2C">
        <w:trPr>
          <w:trHeight w:val="461"/>
        </w:trPr>
        <w:tc>
          <w:tcPr>
            <w:tcW w:w="1836" w:type="dxa"/>
            <w:shd w:val="clear" w:color="auto" w:fill="F2DBDB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  <w:r w:rsidRPr="00371E2C">
              <w:rPr>
                <w:rFonts w:ascii="TTKB Dik Temel Abece" w:hAnsi="TTKB Dik Temel Abece" w:cs="TTKB Dik Temel Abece"/>
                <w:sz w:val="28"/>
                <w:szCs w:val="28"/>
              </w:rPr>
              <w:t>1000</w:t>
            </w:r>
          </w:p>
        </w:tc>
        <w:tc>
          <w:tcPr>
            <w:tcW w:w="1510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9959A0" w:rsidRPr="00371E2C" w:rsidRDefault="009959A0" w:rsidP="00371E2C">
            <w:pPr>
              <w:spacing w:after="0" w:line="240" w:lineRule="auto"/>
              <w:jc w:val="center"/>
              <w:rPr>
                <w:rFonts w:ascii="TTKB Dik Temel Abece" w:hAnsi="TTKB Dik Temel Abece" w:cs="TTKB Dik Temel Abece"/>
                <w:sz w:val="28"/>
                <w:szCs w:val="28"/>
              </w:rPr>
            </w:pPr>
          </w:p>
        </w:tc>
      </w:tr>
    </w:tbl>
    <w:p w:rsidR="009959A0" w:rsidRDefault="009959A0" w:rsidP="00B44C02">
      <w:pPr>
        <w:pStyle w:val="ListParagraph"/>
        <w:tabs>
          <w:tab w:val="left" w:pos="1125"/>
        </w:tabs>
        <w:ind w:left="64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44C02">
      <w:pPr>
        <w:pStyle w:val="ListParagraph"/>
        <w:tabs>
          <w:tab w:val="left" w:pos="1125"/>
        </w:tabs>
        <w:ind w:left="64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44C02">
      <w:pPr>
        <w:pStyle w:val="ListParagraph"/>
        <w:tabs>
          <w:tab w:val="left" w:pos="1125"/>
        </w:tabs>
        <w:ind w:left="64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44C02">
      <w:pPr>
        <w:pStyle w:val="ListParagraph"/>
        <w:tabs>
          <w:tab w:val="left" w:pos="1125"/>
        </w:tabs>
        <w:ind w:left="644"/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502F4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 Tur" w:hAnsi="Kayra Aydin Tur" w:cs="Kayra Aydin Tur"/>
          <w:sz w:val="24"/>
          <w:szCs w:val="24"/>
        </w:rPr>
      </w:pPr>
      <w:r>
        <w:rPr>
          <w:rFonts w:ascii="Kayra Aydin Tur" w:hAnsi="Kayra Aydin Tur" w:cs="Kayra Aydin Tur"/>
          <w:sz w:val="24"/>
          <w:szCs w:val="24"/>
        </w:rPr>
        <w:t>Bir okulda 27 sınıf bulunmaktadır. Her sınıfta ise 32 öğrenci vardır. Okulda toplam kaç öğrenci vardır?</w:t>
      </w:r>
    </w:p>
    <w:p w:rsidR="009959A0" w:rsidRDefault="009959A0" w:rsidP="00B502F4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502F4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502F4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</w:p>
    <w:p w:rsidR="009959A0" w:rsidRDefault="009959A0" w:rsidP="00B502F4">
      <w:pPr>
        <w:pStyle w:val="ListParagraph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 w:rsidRPr="005258DD">
        <w:rPr>
          <w:rFonts w:ascii="Kayra Aydin Tur" w:hAnsi="Kayra Aydin Tur" w:cs="Kayra Aydin Tur"/>
          <w:sz w:val="24"/>
          <w:szCs w:val="24"/>
        </w:rPr>
        <w:t>Aşağıda yer alan çarpma işlemlerinde bilinmeyen rakamları bulunuz?</w:t>
      </w:r>
    </w:p>
    <w:p w:rsidR="009959A0" w:rsidRDefault="009959A0" w:rsidP="00B502F4">
      <w:pPr>
        <w:pStyle w:val="ListParagraph"/>
        <w:tabs>
          <w:tab w:val="left" w:pos="1125"/>
        </w:tabs>
        <w:jc w:val="both"/>
        <w:rPr>
          <w:rFonts w:ascii="Kayra Aydin" w:hAnsi="Kayra Aydin" w:cs="Kayra Aydin"/>
          <w:sz w:val="24"/>
          <w:szCs w:val="24"/>
        </w:rPr>
      </w:pPr>
      <w:r>
        <w:rPr>
          <w:noProof/>
          <w:lang w:eastAsia="tr-TR"/>
        </w:rPr>
      </w:r>
      <w:r w:rsidRPr="002319E8">
        <w:rPr>
          <w:rFonts w:ascii="Kayra Aydin" w:hAnsi="Kayra Aydin" w:cs="Kayra Aydin"/>
          <w:sz w:val="24"/>
          <w:szCs w:val="24"/>
        </w:rPr>
        <w:pict>
          <v:group id="Grup 13" o:spid="_x0000_s1047" style="width:427.8pt;height:100pt;mso-position-horizontal-relative:char;mso-position-vertical-relative:line" coordsize="6990,20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8" type="#_x0000_t75" style="position:absolute;width:6990;height:2000;visibility:visible">
              <v:imagedata r:id="rId5" o:title=""/>
            </v:shape>
            <v:shape id="Text Box 4" o:spid="_x0000_s1049" type="#_x0000_t202" style="position:absolute;left:4249;top:951;width:577;height:191;visibility:visible" filled="f" stroked="f">
              <v:textbox style="mso-next-textbox:#Text Box 4" inset="0,0,0,0">
                <w:txbxContent>
                  <w:p w:rsidR="009959A0" w:rsidRDefault="009959A0" w:rsidP="00B502F4">
                    <w:pPr>
                      <w:spacing w:line="191" w:lineRule="exact"/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Times New Roman" w:cs="Arial"/>
                        <w:color w:val="231F20"/>
                        <w:spacing w:val="38"/>
                        <w:sz w:val="19"/>
                        <w:szCs w:val="19"/>
                      </w:rPr>
                      <w:t>518</w:t>
                    </w:r>
                    <w:r>
                      <w:rPr>
                        <w:rFonts w:ascii="Arial" w:eastAsia="Times New Roman" w:cs="Arial"/>
                        <w:color w:val="231F20"/>
                        <w:sz w:val="19"/>
                        <w:szCs w:val="19"/>
                      </w:rPr>
                      <w:t>4</w:t>
                    </w:r>
                    <w:r>
                      <w:rPr>
                        <w:rFonts w:ascii="Arial" w:eastAsia="Times New Roman" w:cs="Arial"/>
                        <w:color w:val="231F20"/>
                        <w:spacing w:val="-15"/>
                        <w:sz w:val="19"/>
                        <w:szCs w:val="19"/>
                      </w:rPr>
                      <w:t xml:space="preserve"> </w:t>
                    </w:r>
                  </w:p>
                </w:txbxContent>
              </v:textbox>
            </v:shape>
            <w10:anchorlock/>
          </v:group>
        </w:pict>
      </w:r>
    </w:p>
    <w:p w:rsidR="009959A0" w:rsidRPr="000A4071" w:rsidRDefault="009959A0" w:rsidP="00B502F4">
      <w:pPr>
        <w:pStyle w:val="ListParagraph"/>
        <w:numPr>
          <w:ilvl w:val="0"/>
          <w:numId w:val="1"/>
        </w:numPr>
        <w:rPr>
          <w:rFonts w:ascii="Kayra Aydin" w:hAnsi="Kayra Aydin" w:cs="Kayra Aydin"/>
          <w:b/>
          <w:bCs/>
          <w:sz w:val="24"/>
          <w:szCs w:val="24"/>
        </w:rPr>
      </w:pPr>
      <w:r w:rsidRPr="000A4071">
        <w:rPr>
          <w:rFonts w:ascii="Kayra Aydin Tur" w:hAnsi="Kayra Aydin Tur" w:cs="Kayra Aydin Tur"/>
          <w:b/>
          <w:bCs/>
          <w:sz w:val="24"/>
          <w:szCs w:val="24"/>
        </w:rPr>
        <w:t xml:space="preserve">Aşağıdaki toplama işlemine göre A+B kaçtır? </w:t>
      </w:r>
      <w:r>
        <w:rPr>
          <w:rFonts w:ascii="Kayra Aydin" w:hAnsi="Kayra Aydin" w:cs="Kayra Aydin"/>
          <w:b/>
          <w:bCs/>
          <w:sz w:val="24"/>
          <w:szCs w:val="24"/>
        </w:rPr>
        <w:t>( 5 Puan )</w:t>
      </w:r>
      <w:r w:rsidRPr="000A4071">
        <w:rPr>
          <w:rFonts w:ascii="Kayra Aydin" w:hAnsi="Kayra Aydin" w:cs="Kayra Aydin"/>
          <w:sz w:val="24"/>
          <w:szCs w:val="24"/>
        </w:rPr>
        <w:tab/>
      </w:r>
    </w:p>
    <w:p w:rsidR="009959A0" w:rsidRDefault="009959A0" w:rsidP="00B502F4">
      <w:pPr>
        <w:pStyle w:val="ListParagraph"/>
        <w:ind w:left="644"/>
        <w:rPr>
          <w:rFonts w:ascii="Kayra Aydin" w:hAnsi="Kayra Aydin" w:cs="Kayra Aydin"/>
          <w:b/>
          <w:bCs/>
          <w:sz w:val="32"/>
          <w:szCs w:val="32"/>
        </w:rPr>
      </w:pPr>
      <w:r>
        <w:rPr>
          <w:rFonts w:ascii="Kayra Aydin" w:hAnsi="Kayra Aydin" w:cs="Kayra Aydin"/>
          <w:b/>
          <w:bCs/>
          <w:sz w:val="32"/>
          <w:szCs w:val="32"/>
        </w:rPr>
        <w:t xml:space="preserve">   4A569</w:t>
      </w:r>
    </w:p>
    <w:p w:rsidR="009959A0" w:rsidRDefault="009959A0" w:rsidP="00B502F4">
      <w:pPr>
        <w:pStyle w:val="ListParagraph"/>
        <w:ind w:left="644"/>
        <w:rPr>
          <w:rFonts w:ascii="Kayra Aydin" w:hAnsi="Kayra Aydin" w:cs="Kayra Aydin"/>
          <w:b/>
          <w:bCs/>
          <w:sz w:val="32"/>
          <w:szCs w:val="32"/>
        </w:rPr>
      </w:pPr>
      <w:r>
        <w:rPr>
          <w:noProof/>
          <w:lang w:eastAsia="tr-TR"/>
        </w:rPr>
        <w:pict>
          <v:line id="Düz Bağlayıcı 23" o:spid="_x0000_s1050" style="position:absolute;left:0;text-align:left;z-index:251662336;visibility:visible" from="29.3pt,23.35pt" to="142.3pt,23.35pt" strokeweight="2pt">
            <v:shadow on="t" color="black" opacity="24903f" origin=",.5" offset="0,.55556mm"/>
            <w10:anchorlock/>
          </v:line>
        </w:pict>
      </w:r>
      <w:r>
        <w:rPr>
          <w:rFonts w:ascii="Kayra Aydin" w:hAnsi="Kayra Aydin" w:cs="Kayra Aydin"/>
          <w:b/>
          <w:bCs/>
          <w:sz w:val="32"/>
          <w:szCs w:val="32"/>
        </w:rPr>
        <w:t>+ 360 B8</w:t>
      </w:r>
    </w:p>
    <w:p w:rsidR="009959A0" w:rsidRDefault="009959A0" w:rsidP="00B502F4">
      <w:pPr>
        <w:pStyle w:val="ListParagraph"/>
        <w:ind w:left="644"/>
        <w:rPr>
          <w:rFonts w:ascii="Kayra Aydin" w:hAnsi="Kayra Aydin" w:cs="Kayra Aydin"/>
          <w:b/>
          <w:bCs/>
          <w:sz w:val="32"/>
          <w:szCs w:val="32"/>
        </w:rPr>
      </w:pPr>
      <w:r w:rsidRPr="000A4071">
        <w:rPr>
          <w:rFonts w:ascii="Kayra Aydin" w:hAnsi="Kayra Aydin" w:cs="Kayra Aydin"/>
          <w:sz w:val="24"/>
          <w:szCs w:val="24"/>
        </w:rPr>
        <w:tab/>
      </w:r>
      <w:r>
        <w:rPr>
          <w:rFonts w:ascii="Kayra Aydin" w:hAnsi="Kayra Aydin" w:cs="Kayra Aydin"/>
          <w:sz w:val="24"/>
          <w:szCs w:val="24"/>
        </w:rPr>
        <w:t xml:space="preserve">   </w:t>
      </w:r>
      <w:r w:rsidRPr="000A4071">
        <w:rPr>
          <w:rFonts w:ascii="Kayra Aydin" w:hAnsi="Kayra Aydin" w:cs="Kayra Aydin"/>
          <w:b/>
          <w:bCs/>
          <w:sz w:val="32"/>
          <w:szCs w:val="32"/>
        </w:rPr>
        <w:t>836</w:t>
      </w:r>
      <w:r>
        <w:rPr>
          <w:rFonts w:ascii="Kayra Aydin" w:hAnsi="Kayra Aydin" w:cs="Kayra Aydin"/>
          <w:b/>
          <w:bCs/>
          <w:sz w:val="32"/>
          <w:szCs w:val="32"/>
        </w:rPr>
        <w:t xml:space="preserve"> </w:t>
      </w:r>
      <w:r w:rsidRPr="000A4071">
        <w:rPr>
          <w:rFonts w:ascii="Kayra Aydin" w:hAnsi="Kayra Aydin" w:cs="Kayra Aydin"/>
          <w:b/>
          <w:bCs/>
          <w:sz w:val="32"/>
          <w:szCs w:val="32"/>
        </w:rPr>
        <w:t>38</w:t>
      </w:r>
    </w:p>
    <w:p w:rsidR="009959A0" w:rsidRPr="00961281" w:rsidRDefault="009959A0" w:rsidP="00F2357D">
      <w:pPr>
        <w:tabs>
          <w:tab w:val="left" w:pos="4575"/>
        </w:tabs>
        <w:jc w:val="center"/>
      </w:pPr>
      <w:bookmarkStart w:id="0" w:name="_GoBack"/>
      <w:bookmarkEnd w:id="0"/>
      <w:r>
        <w:pict>
          <v:shape id="_x0000_i1026" type="#_x0000_t75" style="width:333pt;height:44.25pt">
            <v:imagedata r:id="rId6" o:title=""/>
          </v:shape>
        </w:pict>
      </w:r>
    </w:p>
    <w:sectPr w:rsidR="009959A0" w:rsidRPr="00961281" w:rsidSect="00C31F7B">
      <w:pgSz w:w="11906" w:h="16838"/>
      <w:pgMar w:top="568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ayra Aydin Tur">
    <w:altName w:val="Calibri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1AE"/>
    <w:multiLevelType w:val="hybridMultilevel"/>
    <w:tmpl w:val="D7C8C864"/>
    <w:lvl w:ilvl="0" w:tplc="48DC8D52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53E70"/>
    <w:multiLevelType w:val="multilevel"/>
    <w:tmpl w:val="D7C8C864"/>
    <w:lvl w:ilvl="0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B2F"/>
    <w:rsid w:val="00013890"/>
    <w:rsid w:val="000A4071"/>
    <w:rsid w:val="001C1B2F"/>
    <w:rsid w:val="002146A0"/>
    <w:rsid w:val="002319E8"/>
    <w:rsid w:val="00342855"/>
    <w:rsid w:val="00371E2C"/>
    <w:rsid w:val="003D7CF2"/>
    <w:rsid w:val="00405E4A"/>
    <w:rsid w:val="004335F4"/>
    <w:rsid w:val="005258DD"/>
    <w:rsid w:val="00762503"/>
    <w:rsid w:val="00961281"/>
    <w:rsid w:val="00964921"/>
    <w:rsid w:val="009959A0"/>
    <w:rsid w:val="00A26F41"/>
    <w:rsid w:val="00A62C03"/>
    <w:rsid w:val="00AB782C"/>
    <w:rsid w:val="00B44C02"/>
    <w:rsid w:val="00B502F4"/>
    <w:rsid w:val="00B74E88"/>
    <w:rsid w:val="00B84D2A"/>
    <w:rsid w:val="00C23957"/>
    <w:rsid w:val="00C31F7B"/>
    <w:rsid w:val="00D33C90"/>
    <w:rsid w:val="00DA4358"/>
    <w:rsid w:val="00DB1843"/>
    <w:rsid w:val="00F039C1"/>
    <w:rsid w:val="00F2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2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62503"/>
    <w:pPr>
      <w:ind w:left="720"/>
    </w:pPr>
  </w:style>
  <w:style w:type="table" w:styleId="TableGrid">
    <w:name w:val="Table Grid"/>
    <w:basedOn w:val="TableNormal"/>
    <w:uiPriority w:val="99"/>
    <w:rsid w:val="00B44C0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B44C02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B44C02"/>
    <w:rPr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rsid w:val="00961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2</Pages>
  <Words>208</Words>
  <Characters>1192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13</cp:revision>
  <cp:lastPrinted>2019-12-29T10:26:00Z</cp:lastPrinted>
  <dcterms:created xsi:type="dcterms:W3CDTF">2019-12-29T09:41:00Z</dcterms:created>
  <dcterms:modified xsi:type="dcterms:W3CDTF">2019-12-29T15:54:00Z</dcterms:modified>
</cp:coreProperties>
</file>