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62C" w:rsidRPr="004F18F8" w:rsidRDefault="005B062C" w:rsidP="004F18F8">
      <w:pPr>
        <w:jc w:val="center"/>
        <w:rPr>
          <w:b/>
          <w:bCs/>
        </w:rPr>
      </w:pPr>
      <w:r>
        <w:rPr>
          <w:b/>
          <w:bCs/>
        </w:rPr>
        <w:t>2019–2020 EĞİTİM-ÖĞRETİM YILI YAZICIK İLKOKULU 4. SINIFLAR</w:t>
      </w:r>
    </w:p>
    <w:p w:rsidR="005B062C" w:rsidRPr="00382583" w:rsidRDefault="005B062C" w:rsidP="000E3444">
      <w:pPr>
        <w:jc w:val="center"/>
        <w:rPr>
          <w:b/>
          <w:bCs/>
        </w:rPr>
      </w:pPr>
      <w:r w:rsidRPr="00382583">
        <w:rPr>
          <w:b/>
          <w:bCs/>
        </w:rPr>
        <w:t>İNG</w:t>
      </w:r>
      <w:r>
        <w:rPr>
          <w:b/>
          <w:bCs/>
        </w:rPr>
        <w:t>İ</w:t>
      </w:r>
      <w:r w:rsidRPr="00382583">
        <w:rPr>
          <w:b/>
          <w:bCs/>
        </w:rPr>
        <w:t>LİZCE DERSİ 1. DÖNEM 2. YAZILI SORULARI</w:t>
      </w:r>
      <w:r>
        <w:rPr>
          <w:b/>
          <w:bCs/>
        </w:rPr>
        <w:t xml:space="preserve"> </w:t>
      </w:r>
    </w:p>
    <w:p w:rsidR="005B062C" w:rsidRPr="00AF4F01" w:rsidRDefault="005B062C">
      <w:pPr>
        <w:rPr>
          <w:rFonts w:ascii="Comic Sans MS" w:hAnsi="Comic Sans MS" w:cs="Comic Sans MS"/>
          <w:b/>
          <w:bCs/>
          <w:sz w:val="20"/>
          <w:szCs w:val="20"/>
        </w:rPr>
      </w:pPr>
      <w:r w:rsidRPr="00AF4F01">
        <w:rPr>
          <w:rFonts w:ascii="Comic Sans MS" w:hAnsi="Comic Sans MS" w:cs="Comic Sans MS"/>
          <w:b/>
          <w:bCs/>
          <w:sz w:val="20"/>
          <w:szCs w:val="20"/>
        </w:rPr>
        <w:t xml:space="preserve">Name- Surname:                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</w:t>
      </w:r>
      <w:r w:rsidRPr="00AF4F01">
        <w:rPr>
          <w:rFonts w:ascii="Comic Sans MS" w:hAnsi="Comic Sans MS" w:cs="Comic Sans MS"/>
          <w:b/>
          <w:bCs/>
          <w:sz w:val="20"/>
          <w:szCs w:val="20"/>
        </w:rPr>
        <w:t>Class: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4/           No:                 </w:t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  <w:t>08.01.2020</w:t>
      </w:r>
    </w:p>
    <w:p w:rsidR="005B062C" w:rsidRDefault="005B062C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5B062C" w:rsidRDefault="005B062C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7pt;margin-top:17.45pt;width:528pt;height:54.15pt;z-index:251649024" strokecolor="#f79646" strokeweight="2.5pt">
            <v:shadow color="#868686"/>
            <v:textbox style="mso-next-textbox:#_x0000_s1026">
              <w:txbxContent>
                <w:p w:rsidR="005B062C" w:rsidRDefault="005B062C" w:rsidP="00223342">
                  <w:pPr>
                    <w:spacing w:line="360" w:lineRule="auto"/>
                    <w:jc w:val="center"/>
                    <w:rPr>
                      <w:lang w:val="en-US"/>
                    </w:rPr>
                  </w:pPr>
                  <w:r w:rsidRPr="00900B36">
                    <w:rPr>
                      <w:b/>
                      <w:bCs/>
                    </w:rPr>
                    <w:t>1</w:t>
                  </w:r>
                  <w:r>
                    <w:t xml:space="preserve">. </w:t>
                  </w:r>
                  <w:r w:rsidRPr="00900B36">
                    <w:rPr>
                      <w:lang w:val="en-US"/>
                    </w:rPr>
                    <w:t>playing table te</w:t>
                  </w:r>
                  <w:r>
                    <w:rPr>
                      <w:lang w:val="en-US"/>
                    </w:rPr>
                    <w:t>n</w:t>
                  </w:r>
                  <w:r w:rsidRPr="00900B36">
                    <w:rPr>
                      <w:lang w:val="en-US"/>
                    </w:rPr>
                    <w:t xml:space="preserve">nis     -     </w:t>
                  </w:r>
                  <w:r w:rsidRPr="00900B36">
                    <w:rPr>
                      <w:b/>
                      <w:bCs/>
                      <w:lang w:val="en-US"/>
                    </w:rPr>
                    <w:t>2.</w:t>
                  </w:r>
                  <w:r>
                    <w:rPr>
                      <w:lang w:val="en-US"/>
                    </w:rPr>
                    <w:t xml:space="preserve"> </w:t>
                  </w:r>
                  <w:r w:rsidRPr="00900B36">
                    <w:rPr>
                      <w:lang w:val="en-US"/>
                    </w:rPr>
                    <w:t xml:space="preserve">dancing     -     </w:t>
                  </w:r>
                  <w:r w:rsidRPr="00900B36">
                    <w:rPr>
                      <w:b/>
                      <w:bCs/>
                      <w:lang w:val="en-US"/>
                    </w:rPr>
                    <w:t>3.</w:t>
                  </w:r>
                  <w:r>
                    <w:rPr>
                      <w:lang w:val="en-US"/>
                    </w:rPr>
                    <w:t xml:space="preserve"> </w:t>
                  </w:r>
                  <w:r w:rsidRPr="00900B36">
                    <w:rPr>
                      <w:lang w:val="en-US"/>
                    </w:rPr>
                    <w:t xml:space="preserve">flying a kite     -     </w:t>
                  </w:r>
                  <w:r w:rsidRPr="00900B36">
                    <w:rPr>
                      <w:b/>
                      <w:bCs/>
                      <w:lang w:val="en-US"/>
                    </w:rPr>
                    <w:t>4.</w:t>
                  </w:r>
                  <w:r>
                    <w:rPr>
                      <w:lang w:val="en-US"/>
                    </w:rPr>
                    <w:t xml:space="preserve"> </w:t>
                  </w:r>
                  <w:r w:rsidRPr="00900B36">
                    <w:rPr>
                      <w:lang w:val="en-US"/>
                    </w:rPr>
                    <w:t xml:space="preserve">swimming     -     </w:t>
                  </w:r>
                  <w:r w:rsidRPr="00900B36">
                    <w:rPr>
                      <w:b/>
                      <w:bCs/>
                      <w:lang w:val="en-US"/>
                    </w:rPr>
                    <w:t>5.</w:t>
                  </w:r>
                  <w:r>
                    <w:rPr>
                      <w:lang w:val="en-US"/>
                    </w:rPr>
                    <w:t xml:space="preserve"> </w:t>
                  </w:r>
                  <w:r w:rsidRPr="00900B36">
                    <w:rPr>
                      <w:lang w:val="en-US"/>
                    </w:rPr>
                    <w:t>reading comics    -</w:t>
                  </w:r>
                </w:p>
                <w:p w:rsidR="005B062C" w:rsidRPr="00900B36" w:rsidRDefault="005B062C" w:rsidP="00223342">
                  <w:pPr>
                    <w:spacing w:line="360" w:lineRule="auto"/>
                    <w:jc w:val="center"/>
                    <w:rPr>
                      <w:lang w:val="en-US"/>
                    </w:rPr>
                  </w:pPr>
                  <w:r w:rsidRPr="00900B36">
                    <w:rPr>
                      <w:b/>
                      <w:bCs/>
                      <w:lang w:val="en-US"/>
                    </w:rPr>
                    <w:t xml:space="preserve"> 6</w:t>
                  </w:r>
                  <w:r>
                    <w:rPr>
                      <w:lang w:val="en-US"/>
                    </w:rPr>
                    <w:t xml:space="preserve">. </w:t>
                  </w:r>
                  <w:r w:rsidRPr="00900B36">
                    <w:rPr>
                      <w:lang w:val="en-US"/>
                    </w:rPr>
                    <w:t xml:space="preserve">learning English    </w:t>
                  </w:r>
                  <w:r w:rsidRPr="00900B36">
                    <w:rPr>
                      <w:b/>
                      <w:bCs/>
                      <w:lang w:val="en-US"/>
                    </w:rPr>
                    <w:t>-    7.</w:t>
                  </w:r>
                  <w:r>
                    <w:rPr>
                      <w:lang w:val="en-US"/>
                    </w:rPr>
                    <w:t xml:space="preserve"> </w:t>
                  </w:r>
                  <w:r w:rsidRPr="00900B36">
                    <w:rPr>
                      <w:lang w:val="en-US"/>
                    </w:rPr>
                    <w:t xml:space="preserve">singing    </w:t>
                  </w:r>
                  <w:r w:rsidRPr="00900B36">
                    <w:rPr>
                      <w:b/>
                      <w:bCs/>
                      <w:lang w:val="en-US"/>
                    </w:rPr>
                    <w:t>-   8.</w:t>
                  </w:r>
                  <w:r>
                    <w:rPr>
                      <w:lang w:val="en-US"/>
                    </w:rPr>
                    <w:t xml:space="preserve"> </w:t>
                  </w:r>
                  <w:r w:rsidRPr="00900B36">
                    <w:rPr>
                      <w:lang w:val="en-US"/>
                    </w:rPr>
                    <w:t xml:space="preserve">playing with marbles   -   </w:t>
                  </w:r>
                  <w:r w:rsidRPr="00900B36">
                    <w:rPr>
                      <w:b/>
                      <w:bCs/>
                      <w:lang w:val="en-US"/>
                    </w:rPr>
                    <w:t>9.</w:t>
                  </w:r>
                  <w:r>
                    <w:rPr>
                      <w:lang w:val="en-US"/>
                    </w:rPr>
                    <w:t xml:space="preserve"> </w:t>
                  </w:r>
                  <w:r w:rsidRPr="00900B36">
                    <w:rPr>
                      <w:lang w:val="en-US"/>
                    </w:rPr>
                    <w:t xml:space="preserve">riding a bike    -    </w:t>
                  </w:r>
                  <w:r w:rsidRPr="00900B36">
                    <w:rPr>
                      <w:b/>
                      <w:bCs/>
                      <w:lang w:val="en-US"/>
                    </w:rPr>
                    <w:t>10.</w:t>
                  </w:r>
                  <w:r>
                    <w:rPr>
                      <w:lang w:val="en-US"/>
                    </w:rPr>
                    <w:t xml:space="preserve"> </w:t>
                  </w:r>
                  <w:r w:rsidRPr="00900B36">
                    <w:rPr>
                      <w:lang w:val="en-US"/>
                    </w:rPr>
                    <w:t>watching cartoons  -</w:t>
                  </w:r>
                </w:p>
              </w:txbxContent>
            </v:textbox>
          </v:shape>
        </w:pict>
      </w:r>
      <w:r w:rsidRPr="008B33E0">
        <w:rPr>
          <w:rFonts w:ascii="Comic Sans MS" w:hAnsi="Comic Sans MS" w:cs="Comic Sans MS"/>
          <w:b/>
          <w:bCs/>
          <w:sz w:val="24"/>
          <w:szCs w:val="24"/>
        </w:rPr>
        <w:t xml:space="preserve">A. </w:t>
      </w:r>
      <w:r w:rsidRPr="006711D6">
        <w:rPr>
          <w:rFonts w:ascii="Comic Sans MS" w:hAnsi="Comic Sans MS" w:cs="Comic Sans MS"/>
          <w:b/>
          <w:bCs/>
          <w:lang w:val="en-US"/>
        </w:rPr>
        <w:t>Match the numbers with the pictures</w:t>
      </w:r>
      <w:r w:rsidRPr="00214D0C">
        <w:rPr>
          <w:rFonts w:ascii="Comic Sans MS" w:hAnsi="Comic Sans MS" w:cs="Comic Sans MS"/>
          <w:b/>
          <w:bCs/>
        </w:rPr>
        <w:t>. (Numaraları resimlerin altına eşleştiriniz)</w:t>
      </w:r>
      <w:r>
        <w:rPr>
          <w:rFonts w:ascii="Comic Sans MS" w:hAnsi="Comic Sans MS" w:cs="Comic Sans MS"/>
          <w:b/>
          <w:bCs/>
          <w:sz w:val="20"/>
          <w:szCs w:val="20"/>
        </w:rPr>
        <w:t>(2x10=2</w:t>
      </w:r>
      <w:r w:rsidRPr="00214D0C">
        <w:rPr>
          <w:rFonts w:ascii="Comic Sans MS" w:hAnsi="Comic Sans MS" w:cs="Comic Sans MS"/>
          <w:b/>
          <w:bCs/>
          <w:sz w:val="20"/>
          <w:szCs w:val="20"/>
        </w:rPr>
        <w:t>0 Pts)</w:t>
      </w:r>
    </w:p>
    <w:p w:rsidR="005B062C" w:rsidRPr="008B33E0" w:rsidRDefault="005B062C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5B062C" w:rsidRDefault="005B062C" w:rsidP="00223342">
      <w:pPr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8" o:spid="_x0000_s1027" type="#_x0000_t75" style="position:absolute;margin-left:426.7pt;margin-top:12.2pt;width:90pt;height:63pt;z-index:251654144;visibility:visible" stroked="t">
            <v:imagedata r:id="rId7" o:title=""/>
          </v:shape>
        </w:pict>
      </w:r>
      <w:r>
        <w:rPr>
          <w:noProof/>
        </w:rPr>
        <w:pict>
          <v:shape id="Resim 24" o:spid="_x0000_s1028" type="#_x0000_t75" style="position:absolute;margin-left:318.9pt;margin-top:13.7pt;width:81pt;height:63pt;z-index:251653120;visibility:visible" stroked="t">
            <v:imagedata r:id="rId8" o:title=""/>
          </v:shape>
        </w:pict>
      </w:r>
      <w:r>
        <w:rPr>
          <w:noProof/>
        </w:rPr>
        <w:pict>
          <v:shape id="_x0000_s1029" type="#_x0000_t75" style="position:absolute;margin-left:207.9pt;margin-top:12.2pt;width:81pt;height:64.5pt;z-index:251652096;visibility:visible" stroked="t">
            <v:imagedata r:id="rId9" o:title=""/>
          </v:shape>
        </w:pict>
      </w:r>
      <w:r>
        <w:rPr>
          <w:noProof/>
        </w:rPr>
        <w:pict>
          <v:shape id="Resim 26" o:spid="_x0000_s1030" type="#_x0000_t75" style="position:absolute;margin-left:97.65pt;margin-top:12.2pt;width:81pt;height:64.5pt;z-index:251651072;visibility:visible" stroked="t">
            <v:imagedata r:id="rId10" o:title=""/>
          </v:shape>
        </w:pict>
      </w:r>
      <w:hyperlink r:id="rId11" w:tgtFrame="_blank" w:history="1">
        <w:r w:rsidRPr="00212FB8">
          <w:rPr>
            <w:rFonts w:ascii="Arial" w:hAnsi="Arial" w:cs="Arial"/>
            <w:noProof/>
            <w:color w:val="1A0DAB"/>
            <w:sz w:val="20"/>
            <w:szCs w:val="20"/>
          </w:rPr>
          <w:pict>
            <v:shape id="Resim 1" o:spid="_x0000_i1025" type="#_x0000_t75" alt="ANd9GcTsevbos_oK3y5C__1wTofycU8Hm_iNHbqJ_fv7_vAyBbKPSlJnDB8Y7NxeuQ" href="http://www.google.com.tr/url?url=http://lewisroom20.blogspot.com/2014/10/signing-club.html&amp;rct=j&amp;frm=1&amp;q=&amp;esrc=s&amp;sa=U&amp;ei=NuaMVIqCFJfiaobUgMAD&amp;ved=0CBQQ9QEwAA&amp;usg=AFQjCNE_8CqRrDG3JkWWQJWhq1xXL3" style="width:69.75pt;height:64.5pt;visibility:visible" o:bordertopcolor="black" o:borderleftcolor="black" o:borderbottomcolor="black" o:borderrightcolor="black" o:button="t">
              <v:fill o:detectmouseclick="t"/>
              <v:imagedata r:id="rId12" o:title=""/>
              <w10:bordertop type="single" width="4"/>
              <w10:borderleft type="single" width="4"/>
              <w10:borderbottom type="single" width="4"/>
              <w10:borderright type="single" width="4"/>
            </v:shape>
          </w:pict>
        </w:r>
      </w:hyperlink>
      <w:r>
        <w:rPr>
          <w:rFonts w:ascii="Comic Sans MS" w:hAnsi="Comic Sans MS" w:cs="Comic Sans MS"/>
          <w:b/>
          <w:bCs/>
          <w:sz w:val="20"/>
          <w:szCs w:val="20"/>
        </w:rPr>
        <w:t xml:space="preserve">   </w:t>
      </w:r>
    </w:p>
    <w:p w:rsidR="005B062C" w:rsidRPr="00223342" w:rsidRDefault="005B062C" w:rsidP="002233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35"/>
        </w:tabs>
        <w:spacing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pict>
          <v:shape id="Resim 11" o:spid="_x0000_s1031" type="#_x0000_t75" style="position:absolute;margin-left:99.9pt;margin-top:17.95pt;width:81pt;height:61.5pt;z-index:251655168;visibility:visible" stroked="t">
            <v:imagedata r:id="rId13" o:title=""/>
          </v:shape>
        </w:pict>
      </w:r>
      <w:r>
        <w:rPr>
          <w:noProof/>
        </w:rPr>
        <w:pict>
          <v:shape id="Resim 17" o:spid="_x0000_s1032" type="#_x0000_t75" style="position:absolute;margin-left:1.65pt;margin-top:19.9pt;width:81pt;height:64.65pt;z-index:251650048;visibility:visible" stroked="t">
            <v:imagedata r:id="rId14" o:title=""/>
          </v:shape>
        </w:pict>
      </w:r>
      <w:r>
        <w:rPr>
          <w:noProof/>
        </w:rPr>
        <w:pict>
          <v:shape id="Resim 7" o:spid="_x0000_s1033" type="#_x0000_t75" style="position:absolute;margin-left:426.9pt;margin-top:18.25pt;width:87.55pt;height:66.6pt;z-index:251658240;visibility:visible" stroked="t">
            <v:imagedata r:id="rId15" o:title=""/>
          </v:shape>
        </w:pict>
      </w:r>
      <w:r>
        <w:rPr>
          <w:noProof/>
        </w:rPr>
        <w:pict>
          <v:shape id="Resim 14" o:spid="_x0000_s1034" type="#_x0000_t75" style="position:absolute;margin-left:207.9pt;margin-top:20.2pt;width:87pt;height:64.65pt;z-index:251656192;visibility:visible" stroked="t">
            <v:imagedata r:id="rId16" o:title=""/>
          </v:shape>
        </w:pict>
      </w:r>
      <w:r>
        <w:rPr>
          <w:noProof/>
        </w:rPr>
        <w:pict>
          <v:shape id="Resim 19" o:spid="_x0000_s1035" type="#_x0000_t75" style="position:absolute;margin-left:318.9pt;margin-top:16.6pt;width:81pt;height:63pt;z-index:251657216;visibility:visible" stroked="t">
            <v:imagedata r:id="rId17" o:title=""/>
          </v:shape>
        </w:pict>
      </w:r>
      <w:r>
        <w:rPr>
          <w:rFonts w:ascii="Arial" w:hAnsi="Arial" w:cs="Arial"/>
          <w:sz w:val="20"/>
          <w:szCs w:val="20"/>
        </w:rPr>
        <w:t xml:space="preserve">  </w:t>
      </w:r>
      <w:r w:rsidRPr="00223342">
        <w:rPr>
          <w:rFonts w:ascii="Arial" w:hAnsi="Arial" w:cs="Arial"/>
          <w:b/>
          <w:bCs/>
          <w:sz w:val="24"/>
          <w:szCs w:val="24"/>
        </w:rPr>
        <w:t xml:space="preserve"> ....................     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Pr="00223342">
        <w:rPr>
          <w:rFonts w:ascii="Arial" w:hAnsi="Arial" w:cs="Arial"/>
          <w:b/>
          <w:bCs/>
          <w:sz w:val="24"/>
          <w:szCs w:val="24"/>
        </w:rPr>
        <w:t>.......................</w:t>
      </w:r>
      <w:r>
        <w:rPr>
          <w:rFonts w:ascii="Arial" w:hAnsi="Arial" w:cs="Arial"/>
          <w:b/>
          <w:bCs/>
          <w:sz w:val="24"/>
          <w:szCs w:val="24"/>
        </w:rPr>
        <w:t xml:space="preserve">          </w:t>
      </w:r>
      <w:r w:rsidRPr="00223342">
        <w:rPr>
          <w:rFonts w:ascii="Arial" w:hAnsi="Arial" w:cs="Arial"/>
          <w:b/>
          <w:bCs/>
          <w:sz w:val="24"/>
          <w:szCs w:val="24"/>
        </w:rPr>
        <w:t xml:space="preserve">........................    </w:t>
      </w:r>
      <w:r w:rsidRPr="00223342">
        <w:rPr>
          <w:b/>
          <w:bCs/>
          <w:sz w:val="24"/>
          <w:szCs w:val="24"/>
        </w:rPr>
        <w:tab/>
        <w:t>.......................</w:t>
      </w:r>
      <w:r w:rsidRPr="00223342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     ...............</w:t>
      </w:r>
      <w:r w:rsidRPr="00223342">
        <w:rPr>
          <w:b/>
          <w:bCs/>
          <w:sz w:val="24"/>
          <w:szCs w:val="24"/>
        </w:rPr>
        <w:t xml:space="preserve">              </w:t>
      </w:r>
      <w:r w:rsidRPr="00223342">
        <w:rPr>
          <w:b/>
          <w:bCs/>
          <w:sz w:val="24"/>
          <w:szCs w:val="24"/>
        </w:rPr>
        <w:tab/>
      </w:r>
      <w:r w:rsidRPr="00223342">
        <w:rPr>
          <w:b/>
          <w:bCs/>
          <w:sz w:val="24"/>
          <w:szCs w:val="24"/>
        </w:rPr>
        <w:tab/>
      </w:r>
    </w:p>
    <w:p w:rsidR="005B062C" w:rsidRPr="003D1641" w:rsidRDefault="005B062C" w:rsidP="00223342">
      <w:pPr>
        <w:spacing w:line="240" w:lineRule="auto"/>
      </w:pPr>
    </w:p>
    <w:p w:rsidR="005B062C" w:rsidRPr="008B6D40" w:rsidRDefault="005B062C" w:rsidP="008B6D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35"/>
        </w:tabs>
        <w:rPr>
          <w:rFonts w:ascii="Arial" w:hAnsi="Arial" w:cs="Arial"/>
          <w:sz w:val="20"/>
          <w:szCs w:val="20"/>
        </w:rPr>
      </w:pPr>
      <w:r>
        <w:tab/>
      </w:r>
      <w:r>
        <w:tab/>
        <w:t xml:space="preserve">                     </w:t>
      </w:r>
    </w:p>
    <w:p w:rsidR="005B062C" w:rsidRPr="00223342" w:rsidRDefault="005B062C" w:rsidP="00223342">
      <w:pPr>
        <w:tabs>
          <w:tab w:val="left" w:pos="2160"/>
          <w:tab w:val="left" w:pos="4290"/>
          <w:tab w:val="left" w:pos="6390"/>
          <w:tab w:val="left" w:pos="8205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....................                ........................                ....................                  ......................               .................</w:t>
      </w:r>
      <w:r>
        <w:rPr>
          <w:sz w:val="24"/>
          <w:szCs w:val="24"/>
        </w:rPr>
        <w:tab/>
        <w:t xml:space="preserve">    </w:t>
      </w:r>
      <w:r w:rsidRPr="00223342">
        <w:rPr>
          <w:sz w:val="24"/>
          <w:szCs w:val="24"/>
        </w:rPr>
        <w:tab/>
      </w:r>
    </w:p>
    <w:p w:rsidR="005B062C" w:rsidRDefault="005B062C" w:rsidP="00223342">
      <w:pPr>
        <w:spacing w:line="240" w:lineRule="auto"/>
        <w:rPr>
          <w:rFonts w:ascii="Comic Sans MS" w:hAnsi="Comic Sans MS" w:cs="Comic Sans MS"/>
          <w:b/>
          <w:bCs/>
          <w:sz w:val="24"/>
          <w:szCs w:val="24"/>
        </w:rPr>
      </w:pPr>
    </w:p>
    <w:p w:rsidR="005B062C" w:rsidRDefault="005B062C" w:rsidP="00223342">
      <w:pPr>
        <w:spacing w:line="240" w:lineRule="auto"/>
        <w:rPr>
          <w:rFonts w:ascii="Comic Sans MS" w:hAnsi="Comic Sans MS" w:cs="Comic Sans MS"/>
          <w:b/>
          <w:bCs/>
          <w:sz w:val="24"/>
          <w:szCs w:val="24"/>
        </w:rPr>
      </w:pPr>
    </w:p>
    <w:p w:rsidR="005B062C" w:rsidRDefault="005B062C" w:rsidP="00223342">
      <w:pPr>
        <w:spacing w:line="240" w:lineRule="auto"/>
        <w:rPr>
          <w:rFonts w:ascii="Comic Sans MS" w:hAnsi="Comic Sans MS" w:cs="Comic Sans MS"/>
          <w:b/>
          <w:bCs/>
          <w:sz w:val="24"/>
          <w:szCs w:val="24"/>
        </w:rPr>
      </w:pPr>
      <w:r w:rsidRPr="008B33E0">
        <w:rPr>
          <w:rFonts w:ascii="Comic Sans MS" w:hAnsi="Comic Sans MS" w:cs="Comic Sans MS"/>
          <w:b/>
          <w:bCs/>
          <w:sz w:val="24"/>
          <w:szCs w:val="24"/>
        </w:rPr>
        <w:t xml:space="preserve">B. </w:t>
      </w:r>
      <w:r w:rsidRPr="005E35FA">
        <w:rPr>
          <w:rFonts w:ascii="Comic Sans MS" w:hAnsi="Comic Sans MS" w:cs="Comic Sans MS"/>
          <w:b/>
          <w:bCs/>
          <w:sz w:val="24"/>
          <w:szCs w:val="24"/>
          <w:lang w:val="en-US"/>
        </w:rPr>
        <w:t>Answer the questions</w:t>
      </w:r>
      <w:r>
        <w:rPr>
          <w:rFonts w:ascii="Comic Sans MS" w:hAnsi="Comic Sans MS" w:cs="Comic Sans MS"/>
          <w:b/>
          <w:bCs/>
          <w:sz w:val="24"/>
          <w:szCs w:val="24"/>
        </w:rPr>
        <w:t>. (Soruları haritaya göre cevaplayınız) (3x5=15 Pts)</w:t>
      </w:r>
    </w:p>
    <w:p w:rsidR="005B062C" w:rsidRDefault="005B062C" w:rsidP="00223342">
      <w:pPr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212FB8">
        <w:rPr>
          <w:rFonts w:ascii="Comic Sans MS" w:hAnsi="Comic Sans MS" w:cs="Comic Sans MS"/>
          <w:b/>
          <w:bCs/>
          <w:noProof/>
          <w:sz w:val="24"/>
          <w:szCs w:val="24"/>
        </w:rPr>
        <w:pict>
          <v:shape id="34 Resim" o:spid="_x0000_i1026" type="#_x0000_t75" alt="north.GIF" style="width:504.75pt;height:132.75pt;visibility:visible">
            <v:imagedata r:id="rId18" o:title=""/>
          </v:shape>
        </w:pict>
      </w:r>
    </w:p>
    <w:p w:rsidR="005B062C" w:rsidRDefault="005B062C" w:rsidP="00223342">
      <w:pPr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5B062C" w:rsidRDefault="005B062C" w:rsidP="00223342">
      <w:pPr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5B062C" w:rsidRDefault="005B062C" w:rsidP="00223342">
      <w:pPr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C. </w:t>
      </w:r>
      <w:r w:rsidRPr="005E35FA">
        <w:rPr>
          <w:rFonts w:ascii="Comic Sans MS" w:hAnsi="Comic Sans MS" w:cs="Comic Sans MS"/>
          <w:b/>
          <w:bCs/>
          <w:sz w:val="20"/>
          <w:szCs w:val="20"/>
          <w:lang w:val="en-US"/>
        </w:rPr>
        <w:t>Write the nationalities</w:t>
      </w:r>
      <w:r>
        <w:rPr>
          <w:rFonts w:ascii="Comic Sans MS" w:hAnsi="Comic Sans MS" w:cs="Comic Sans MS"/>
          <w:b/>
          <w:bCs/>
          <w:sz w:val="20"/>
          <w:szCs w:val="20"/>
        </w:rPr>
        <w:t>. (Boşluklara milliyetleri yazınız) (2x5=10 Pts)</w:t>
      </w:r>
    </w:p>
    <w:p w:rsidR="005B062C" w:rsidRPr="007449FB" w:rsidRDefault="005B062C" w:rsidP="007449FB">
      <w:pPr>
        <w:spacing w:line="240" w:lineRule="auto"/>
        <w:rPr>
          <w:rFonts w:ascii="Comic Sans MS" w:hAnsi="Comic Sans MS" w:cs="Comic Sans MS"/>
          <w:b/>
          <w:bCs/>
          <w:sz w:val="24"/>
          <w:szCs w:val="24"/>
        </w:rPr>
      </w:pPr>
      <w:r w:rsidRPr="00212FB8">
        <w:rPr>
          <w:rFonts w:ascii="Comic Sans MS" w:hAnsi="Comic Sans MS" w:cs="Comic Sans MS"/>
          <w:b/>
          <w:bCs/>
          <w:noProof/>
          <w:sz w:val="20"/>
          <w:szCs w:val="20"/>
        </w:rPr>
        <w:pict>
          <v:shape id="35 Resim" o:spid="_x0000_i1027" type="#_x0000_t75" alt="turkey.GIF" style="width:483.75pt;height:144.75pt;visibility:visible">
            <v:imagedata r:id="rId19" o:title=""/>
          </v:shape>
        </w:pict>
      </w:r>
    </w:p>
    <w:p w:rsidR="005B062C" w:rsidRPr="00CB1057" w:rsidRDefault="005B062C" w:rsidP="00CB1057">
      <w:pPr>
        <w:tabs>
          <w:tab w:val="left" w:pos="4950"/>
        </w:tabs>
        <w:rPr>
          <w:rFonts w:ascii="Comic Sans MS" w:hAnsi="Comic Sans MS" w:cs="Comic Sans MS"/>
          <w:b/>
          <w:bCs/>
        </w:rPr>
      </w:pPr>
      <w:r w:rsidRPr="00CB1057">
        <w:rPr>
          <w:rFonts w:ascii="Comic Sans MS" w:hAnsi="Comic Sans MS" w:cs="Comic Sans MS"/>
          <w:b/>
          <w:bCs/>
        </w:rPr>
        <w:t xml:space="preserve">D. Soruları </w:t>
      </w:r>
      <w:r w:rsidRPr="00F53C49">
        <w:rPr>
          <w:rFonts w:ascii="Comic Sans MS" w:hAnsi="Comic Sans MS" w:cs="Comic Sans MS"/>
          <w:b/>
          <w:bCs/>
          <w:u w:val="single"/>
        </w:rPr>
        <w:t>CAN</w:t>
      </w:r>
      <w:r w:rsidRPr="00CB1057">
        <w:rPr>
          <w:rFonts w:ascii="Comic Sans MS" w:hAnsi="Comic Sans MS" w:cs="Comic Sans MS"/>
          <w:b/>
          <w:bCs/>
        </w:rPr>
        <w:t xml:space="preserve"> ya da </w:t>
      </w:r>
      <w:r w:rsidRPr="00F53C49">
        <w:rPr>
          <w:rFonts w:ascii="Comic Sans MS" w:hAnsi="Comic Sans MS" w:cs="Comic Sans MS"/>
          <w:b/>
          <w:bCs/>
          <w:u w:val="single"/>
        </w:rPr>
        <w:t>CAN'T</w:t>
      </w:r>
      <w:r w:rsidRPr="00CB1057">
        <w:rPr>
          <w:rFonts w:ascii="Comic Sans MS" w:hAnsi="Comic Sans MS" w:cs="Comic Sans MS"/>
          <w:b/>
          <w:bCs/>
        </w:rPr>
        <w:t xml:space="preserve"> kullanarak cevaplayınız.</w:t>
      </w:r>
      <w:r>
        <w:rPr>
          <w:rFonts w:ascii="Comic Sans MS" w:hAnsi="Comic Sans MS" w:cs="Comic Sans MS"/>
          <w:b/>
          <w:bCs/>
        </w:rPr>
        <w:t xml:space="preserve"> (2x5=10 Pts)</w:t>
      </w:r>
    </w:p>
    <w:p w:rsidR="005B062C" w:rsidRPr="00CB1057" w:rsidRDefault="005B062C" w:rsidP="00CB1057">
      <w:pPr>
        <w:spacing w:line="240" w:lineRule="auto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212FB8">
        <w:rPr>
          <w:rFonts w:ascii="Comic Sans MS" w:hAnsi="Comic Sans MS" w:cs="Comic Sans MS"/>
          <w:b/>
          <w:bCs/>
          <w:noProof/>
          <w:sz w:val="20"/>
          <w:szCs w:val="20"/>
        </w:rPr>
        <w:pict>
          <v:shape id="36 Resim" o:spid="_x0000_i1028" type="#_x0000_t75" alt="can.GIF" style="width:521.25pt;height:133.5pt;visibility:visible">
            <v:imagedata r:id="rId20" o:title=""/>
          </v:shape>
        </w:pict>
      </w:r>
    </w:p>
    <w:p w:rsidR="005B062C" w:rsidRDefault="005B062C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 id="_x0000_s1036" type="#_x0000_t202" style="position:absolute;margin-left:8.4pt;margin-top:19.05pt;width:526.1pt;height:128.25pt;z-index:251659264" strokecolor="#f79646" strokeweight="2.5pt">
            <v:shadow color="#868686"/>
            <v:textbox>
              <w:txbxContent>
                <w:p w:rsidR="005B062C" w:rsidRPr="00DE3414" w:rsidRDefault="005B062C" w:rsidP="00400C45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</w:pPr>
                  <w:r w:rsidRPr="00DE3414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>One + two=                                        - eight, .......................... ten</w:t>
                  </w:r>
                </w:p>
                <w:p w:rsidR="005B062C" w:rsidRPr="00DE3414" w:rsidRDefault="005B062C" w:rsidP="00400C45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</w:pPr>
                  <w:r w:rsidRPr="00DE3414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>Ten + ten=                                         - twenty one, twenty two, ..........................................</w:t>
                  </w:r>
                </w:p>
                <w:p w:rsidR="005B062C" w:rsidRPr="00DE3414" w:rsidRDefault="005B062C" w:rsidP="00400C45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</w:pPr>
                  <w:r w:rsidRPr="00DE3414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>seventeen+ twenty=                           - thirty seven, ................................................, thirty nine</w:t>
                  </w:r>
                </w:p>
                <w:p w:rsidR="005B062C" w:rsidRPr="00DE3414" w:rsidRDefault="005B062C" w:rsidP="00400C45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</w:pPr>
                  <w:r w:rsidRPr="00DE3414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 xml:space="preserve">Fifteen+ five=  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 xml:space="preserve">                               </w:t>
                  </w:r>
                  <w:r w:rsidRPr="00DE3414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>- ................................................, forty six, forty seven</w:t>
                  </w:r>
                </w:p>
                <w:p w:rsidR="005B062C" w:rsidRDefault="005B062C" w:rsidP="004A7FAC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</w:pPr>
                  <w:r w:rsidRPr="00DE3414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>Three+ fourteen=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 xml:space="preserve">                              - fourteen, ................................................ sixteen</w:t>
                  </w:r>
                </w:p>
                <w:p w:rsidR="005B062C" w:rsidRDefault="005B062C" w:rsidP="004A7FAC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 xml:space="preserve"> Six + eight=</w:t>
                  </w:r>
                </w:p>
                <w:p w:rsidR="005B062C" w:rsidRDefault="005B062C" w:rsidP="004A7FAC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 xml:space="preserve"> Twenty two + seven=                    </w:t>
                  </w:r>
                  <w:r w:rsidRPr="00DE3414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 xml:space="preserve">  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7FAC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>- thirty eight, thirty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 xml:space="preserve"> nine,...............................................</w:t>
                  </w:r>
                </w:p>
                <w:p w:rsidR="005B062C" w:rsidRDefault="005B062C"/>
                <w:p w:rsidR="005B062C" w:rsidRDefault="005B062C"/>
              </w:txbxContent>
            </v:textbox>
          </v:shape>
        </w:pict>
      </w:r>
      <w:r>
        <w:rPr>
          <w:rFonts w:ascii="Comic Sans MS" w:hAnsi="Comic Sans MS" w:cs="Comic Sans MS"/>
          <w:b/>
          <w:bCs/>
          <w:sz w:val="20"/>
          <w:szCs w:val="20"/>
        </w:rPr>
        <w:t>E. Sayıların toplamını karşılarına yazınız. Boş bırakılan yere veriliş sırasına göre sayıları yazınız. (1x13=13 Pts)</w:t>
      </w:r>
    </w:p>
    <w:p w:rsidR="005B062C" w:rsidRDefault="005B062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5B062C" w:rsidRDefault="005B062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5B062C" w:rsidRDefault="005B062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5B062C" w:rsidRDefault="005B062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5B062C" w:rsidRDefault="005B062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5B062C" w:rsidRDefault="005B062C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F. </w:t>
      </w:r>
      <w:r w:rsidRPr="00CB1057">
        <w:rPr>
          <w:rFonts w:ascii="Comic Sans MS" w:hAnsi="Comic Sans MS" w:cs="Comic Sans MS"/>
          <w:b/>
          <w:bCs/>
          <w:sz w:val="20"/>
          <w:szCs w:val="20"/>
          <w:lang w:val="en-US"/>
        </w:rPr>
        <w:t>Circle the correct option</w:t>
      </w:r>
      <w:r>
        <w:rPr>
          <w:rFonts w:ascii="Comic Sans MS" w:hAnsi="Comic Sans MS" w:cs="Comic Sans MS"/>
          <w:b/>
          <w:bCs/>
          <w:sz w:val="20"/>
          <w:szCs w:val="20"/>
        </w:rPr>
        <w:t>. (Doğru şıkkı işaretleyiniz) (2x5=10 Pts)</w:t>
      </w:r>
    </w:p>
    <w:p w:rsidR="005B062C" w:rsidRDefault="005B062C">
      <w:pPr>
        <w:rPr>
          <w:rFonts w:ascii="Comic Sans MS" w:hAnsi="Comic Sans MS" w:cs="Comic Sans MS"/>
          <w:b/>
          <w:bCs/>
          <w:sz w:val="20"/>
          <w:szCs w:val="20"/>
        </w:rPr>
      </w:pPr>
      <w:r w:rsidRPr="00212FB8">
        <w:rPr>
          <w:rFonts w:ascii="Comic Sans MS" w:hAnsi="Comic Sans MS" w:cs="Comic Sans MS"/>
          <w:b/>
          <w:bCs/>
          <w:noProof/>
          <w:sz w:val="20"/>
          <w:szCs w:val="20"/>
        </w:rPr>
        <w:pict>
          <v:shape id="Resim 7" o:spid="_x0000_i1029" type="#_x0000_t75" style="width:511.5pt;height:90.75pt;visibility:visible">
            <v:imagedata r:id="rId21" o:title=""/>
          </v:shape>
        </w:pict>
      </w:r>
    </w:p>
    <w:p w:rsidR="005B062C" w:rsidRDefault="005B062C" w:rsidP="004865C0">
      <w:pPr>
        <w:ind w:right="-295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G</w:t>
      </w:r>
      <w:r w:rsidRPr="004865C0">
        <w:rPr>
          <w:rFonts w:ascii="Comic Sans MS" w:hAnsi="Comic Sans MS" w:cs="Comic Sans MS"/>
        </w:rPr>
        <w:t>.</w:t>
      </w:r>
      <w:r w:rsidRPr="004865C0">
        <w:rPr>
          <w:rFonts w:ascii="Comic Sans MS" w:hAnsi="Comic Sans MS" w:cs="Comic Sans MS"/>
          <w:lang w:val="en-US"/>
        </w:rPr>
        <w:t xml:space="preserve"> </w:t>
      </w:r>
      <w:r w:rsidRPr="004865C0">
        <w:rPr>
          <w:rFonts w:ascii="Comic Sans MS" w:hAnsi="Comic Sans MS" w:cs="Comic Sans MS"/>
          <w:b/>
          <w:bCs/>
          <w:lang w:val="en-US"/>
        </w:rPr>
        <w:t xml:space="preserve">Circle the correct option. </w:t>
      </w:r>
      <w:r w:rsidRPr="004865C0">
        <w:rPr>
          <w:rFonts w:ascii="Comic Sans MS" w:hAnsi="Comic Sans MS" w:cs="Comic Sans MS"/>
          <w:b/>
          <w:bCs/>
        </w:rPr>
        <w:t>(Doğru seçeneği işaretleyiniz)</w:t>
      </w:r>
      <w:r>
        <w:rPr>
          <w:rFonts w:ascii="Comic Sans MS" w:hAnsi="Comic Sans MS" w:cs="Comic Sans MS"/>
          <w:b/>
          <w:bCs/>
          <w:lang w:val="en-US"/>
        </w:rPr>
        <w:t xml:space="preserve"> (3x4=12 Pts)</w:t>
      </w:r>
    </w:p>
    <w:p w:rsidR="005B062C" w:rsidRPr="00060F0F" w:rsidRDefault="005B062C" w:rsidP="004865C0">
      <w:pPr>
        <w:ind w:right="-295"/>
        <w:rPr>
          <w:rFonts w:ascii="Comic Sans MS" w:hAnsi="Comic Sans MS" w:cs="Comic Sans MS"/>
          <w:b/>
          <w:bCs/>
          <w:lang w:val="en-US"/>
        </w:rPr>
        <w:sectPr w:rsidR="005B062C" w:rsidRPr="00060F0F" w:rsidSect="004A7FAC">
          <w:pgSz w:w="11906" w:h="16838"/>
          <w:pgMar w:top="426" w:right="424" w:bottom="567" w:left="567" w:header="708" w:footer="708" w:gutter="0"/>
          <w:cols w:space="708"/>
          <w:docGrid w:linePitch="360"/>
        </w:sectPr>
      </w:pPr>
    </w:p>
    <w:p w:rsidR="005B062C" w:rsidRPr="004865C0" w:rsidRDefault="005B062C" w:rsidP="004865C0">
      <w:pPr>
        <w:ind w:right="-295"/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</w:rPr>
        <w:pict>
          <v:shape id="Resim 10" o:spid="_x0000_s1037" type="#_x0000_t75" alt="japon kÄ±z clipart ile ilgili gÃ¶rsel sonucu" style="position:absolute;margin-left:81.15pt;margin-top:55.25pt;width:77.25pt;height:70.5pt;z-index:251660288;visibility:visible">
            <v:imagedata r:id="rId22" o:title=""/>
          </v:shape>
        </w:pic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>1</w:t>
      </w:r>
      <w:r w:rsidRPr="004865C0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- 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Selim: </w:t>
      </w:r>
      <w:r w:rsidRPr="004865C0">
        <w:rPr>
          <w:rFonts w:ascii="Comic Sans MS" w:hAnsi="Comic Sans MS" w:cs="Comic Sans MS"/>
          <w:b/>
          <w:bCs/>
          <w:sz w:val="20"/>
          <w:szCs w:val="20"/>
          <w:lang w:val="en-US"/>
        </w:rPr>
        <w:t>Is sh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e Spanish?                 </w:t>
      </w:r>
      <w:r w:rsidRPr="004865C0">
        <w:rPr>
          <w:rFonts w:ascii="Comic Sans MS" w:hAnsi="Comic Sans MS" w:cs="Comic Sans MS"/>
          <w:b/>
          <w:bCs/>
          <w:sz w:val="20"/>
          <w:szCs w:val="20"/>
          <w:lang w:val="en-US"/>
        </w:rPr>
        <w:br/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Ela: </w:t>
      </w:r>
      <w:r w:rsidRPr="004865C0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_______________She is Japanese.</w:t>
      </w:r>
      <w:r w:rsidRPr="004865C0">
        <w:rPr>
          <w:rFonts w:ascii="Comic Sans MS" w:hAnsi="Comic Sans MS" w:cs="Comic Sans MS"/>
          <w:sz w:val="20"/>
          <w:szCs w:val="20"/>
          <w:lang w:val="en-US"/>
        </w:rPr>
        <w:br/>
      </w:r>
      <w:r w:rsidRPr="004865C0">
        <w:rPr>
          <w:rFonts w:ascii="Comic Sans MS" w:hAnsi="Comic Sans MS" w:cs="Comic Sans MS"/>
          <w:sz w:val="20"/>
          <w:szCs w:val="20"/>
        </w:rPr>
        <w:t>Konuşmayı tamamlayan seçenek hangisidir</w:t>
      </w:r>
      <w:r w:rsidRPr="004865C0">
        <w:rPr>
          <w:rFonts w:ascii="Comic Sans MS" w:hAnsi="Comic Sans MS" w:cs="Comic Sans MS"/>
          <w:sz w:val="20"/>
          <w:szCs w:val="20"/>
          <w:lang w:val="en-US"/>
        </w:rPr>
        <w:t>?</w:t>
      </w:r>
    </w:p>
    <w:p w:rsidR="005B062C" w:rsidRDefault="005B062C" w:rsidP="004865C0">
      <w:pPr>
        <w:rPr>
          <w:rFonts w:ascii="Comic Sans MS" w:hAnsi="Comic Sans MS" w:cs="Comic Sans MS"/>
          <w:b/>
          <w:bCs/>
          <w:sz w:val="20"/>
          <w:szCs w:val="20"/>
        </w:rPr>
      </w:pPr>
      <w:r w:rsidRPr="004865C0">
        <w:rPr>
          <w:rFonts w:ascii="Comic Sans MS" w:hAnsi="Comic Sans MS" w:cs="Comic Sans MS"/>
          <w:sz w:val="20"/>
          <w:szCs w:val="20"/>
          <w:lang w:val="en-US"/>
        </w:rPr>
        <w:t>a)Maybe.</w:t>
      </w:r>
      <w:r w:rsidRPr="004865C0">
        <w:rPr>
          <w:rFonts w:ascii="Comic Sans MS" w:hAnsi="Comic Sans MS" w:cs="Comic Sans MS"/>
          <w:sz w:val="20"/>
          <w:szCs w:val="20"/>
          <w:lang w:val="en-US"/>
        </w:rPr>
        <w:tab/>
      </w:r>
      <w:r w:rsidRPr="004865C0">
        <w:rPr>
          <w:rFonts w:ascii="Comic Sans MS" w:hAnsi="Comic Sans MS" w:cs="Comic Sans MS"/>
          <w:sz w:val="20"/>
          <w:szCs w:val="20"/>
          <w:lang w:val="en-US"/>
        </w:rPr>
        <w:br/>
        <w:t>b)Yes, she is.</w:t>
      </w:r>
      <w:r w:rsidRPr="004865C0">
        <w:rPr>
          <w:rFonts w:ascii="Comic Sans MS" w:hAnsi="Comic Sans MS" w:cs="Comic Sans MS"/>
          <w:sz w:val="20"/>
          <w:szCs w:val="20"/>
          <w:lang w:val="en-US"/>
        </w:rPr>
        <w:tab/>
      </w:r>
      <w:r w:rsidRPr="004865C0">
        <w:rPr>
          <w:rFonts w:ascii="Comic Sans MS" w:hAnsi="Comic Sans MS" w:cs="Comic Sans MS"/>
          <w:sz w:val="20"/>
          <w:szCs w:val="20"/>
          <w:lang w:val="en-US"/>
        </w:rPr>
        <w:br/>
        <w:t>c)No,</w:t>
      </w:r>
      <w:r w:rsidRPr="004865C0">
        <w:rPr>
          <w:rFonts w:ascii="Comic Sans MS" w:hAnsi="Comic Sans MS" w:cs="Comic Sans MS"/>
          <w:sz w:val="20"/>
          <w:szCs w:val="20"/>
        </w:rPr>
        <w:t xml:space="preserve"> </w:t>
      </w:r>
      <w:r w:rsidRPr="004865C0">
        <w:rPr>
          <w:rFonts w:ascii="Comic Sans MS" w:hAnsi="Comic Sans MS" w:cs="Comic Sans MS"/>
          <w:sz w:val="20"/>
          <w:szCs w:val="20"/>
          <w:lang w:val="en-US"/>
        </w:rPr>
        <w:t>she isn’t.</w:t>
      </w:r>
      <w:r w:rsidRPr="004865C0">
        <w:rPr>
          <w:rFonts w:ascii="Comic Sans MS" w:hAnsi="Comic Sans MS" w:cs="Comic Sans MS"/>
          <w:sz w:val="20"/>
          <w:szCs w:val="20"/>
          <w:lang w:val="en-US"/>
        </w:rPr>
        <w:br/>
        <w:t>d) Yes, I am.</w:t>
      </w:r>
    </w:p>
    <w:p w:rsidR="005B062C" w:rsidRPr="004865C0" w:rsidRDefault="005B062C" w:rsidP="004865C0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8" type="#_x0000_t62" style="position:absolute;margin-left:12.9pt;margin-top:17.2pt;width:195pt;height:25.5pt;z-index:251661312" adj="2415,21092">
            <v:textbox style="mso-next-textbox:#_x0000_s1038">
              <w:txbxContent>
                <w:p w:rsidR="005B062C" w:rsidRPr="004865C0" w:rsidRDefault="005B062C" w:rsidP="004865C0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4865C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This is Mehmet. It is ___ guitar.</w:t>
                  </w:r>
                </w:p>
              </w:txbxContent>
            </v:textbox>
          </v:shape>
        </w:pict>
      </w:r>
    </w:p>
    <w:p w:rsidR="005B062C" w:rsidRPr="004865C0" w:rsidRDefault="005B062C" w:rsidP="004865C0">
      <w:pPr>
        <w:rPr>
          <w:rFonts w:ascii="Comic Sans MS" w:hAnsi="Comic Sans MS" w:cs="Comic Sans MS"/>
          <w:b/>
          <w:bCs/>
          <w:lang w:val="en-US"/>
        </w:rPr>
      </w:pPr>
      <w:r w:rsidRPr="004865C0">
        <w:rPr>
          <w:rFonts w:ascii="Comic Sans MS" w:hAnsi="Comic Sans MS" w:cs="Comic Sans MS"/>
          <w:b/>
          <w:bCs/>
          <w:lang w:val="en-US"/>
        </w:rPr>
        <w:t>2.</w:t>
      </w:r>
    </w:p>
    <w:p w:rsidR="005B062C" w:rsidRPr="004865C0" w:rsidRDefault="005B062C" w:rsidP="004865C0">
      <w:pPr>
        <w:rPr>
          <w:rFonts w:ascii="Comic Sans MS" w:hAnsi="Comic Sans MS" w:cs="Comic Sans MS"/>
          <w:lang w:val="en-US"/>
        </w:rPr>
      </w:pPr>
      <w:r w:rsidRPr="004865C0">
        <w:rPr>
          <w:rFonts w:ascii="Comic Sans MS" w:hAnsi="Comic Sans MS" w:cs="Comic Sans MS"/>
          <w:lang w:val="en-US"/>
        </w:rPr>
        <w:t>a)his</w:t>
      </w:r>
      <w:r w:rsidRPr="004865C0">
        <w:rPr>
          <w:rFonts w:ascii="Comic Sans MS" w:hAnsi="Comic Sans MS" w:cs="Comic Sans MS"/>
          <w:lang w:val="en-US"/>
        </w:rPr>
        <w:tab/>
      </w:r>
      <w:r w:rsidRPr="004865C0">
        <w:rPr>
          <w:rFonts w:ascii="Comic Sans MS" w:hAnsi="Comic Sans MS" w:cs="Comic Sans MS"/>
          <w:lang w:val="en-US"/>
        </w:rPr>
        <w:tab/>
        <w:t xml:space="preserve">            c)my</w:t>
      </w:r>
      <w:r w:rsidRPr="004865C0">
        <w:rPr>
          <w:rFonts w:ascii="Comic Sans MS" w:hAnsi="Comic Sans MS" w:cs="Comic Sans MS"/>
          <w:lang w:val="en-US"/>
        </w:rPr>
        <w:br/>
        <w:t>b)your</w:t>
      </w:r>
      <w:r w:rsidRPr="004865C0">
        <w:rPr>
          <w:rFonts w:ascii="Comic Sans MS" w:hAnsi="Comic Sans MS" w:cs="Comic Sans MS"/>
          <w:lang w:val="en-US"/>
        </w:rPr>
        <w:tab/>
      </w:r>
      <w:r w:rsidRPr="004865C0">
        <w:rPr>
          <w:rFonts w:ascii="Comic Sans MS" w:hAnsi="Comic Sans MS" w:cs="Comic Sans MS"/>
          <w:lang w:val="en-US"/>
        </w:rPr>
        <w:tab/>
      </w:r>
      <w:r w:rsidRPr="004865C0">
        <w:rPr>
          <w:rFonts w:ascii="Comic Sans MS" w:hAnsi="Comic Sans MS" w:cs="Comic Sans MS"/>
          <w:lang w:val="en-US"/>
        </w:rPr>
        <w:tab/>
      </w:r>
      <w:r>
        <w:rPr>
          <w:rFonts w:ascii="Comic Sans MS" w:hAnsi="Comic Sans MS" w:cs="Comic Sans MS"/>
          <w:lang w:val="en-US"/>
        </w:rPr>
        <w:t xml:space="preserve"> </w:t>
      </w:r>
      <w:r w:rsidRPr="004865C0">
        <w:rPr>
          <w:rFonts w:ascii="Comic Sans MS" w:hAnsi="Comic Sans MS" w:cs="Comic Sans MS"/>
          <w:lang w:val="en-US"/>
        </w:rPr>
        <w:t>d) her</w:t>
      </w:r>
    </w:p>
    <w:p w:rsidR="005B062C" w:rsidRPr="00766771" w:rsidRDefault="005B062C" w:rsidP="00B514EA">
      <w:pPr>
        <w:jc w:val="center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 w:rsidRPr="005D2FB2">
        <w:rPr>
          <w:rFonts w:ascii="Comic Sans MS" w:hAnsi="Comic Sans MS" w:cs="Comic Sans MS"/>
          <w:b/>
          <w:bCs/>
          <w:sz w:val="20"/>
          <w:szCs w:val="20"/>
        </w:rPr>
        <w:pict>
          <v:shape id="_x0000_i1030" type="#_x0000_t75" style="width:252.75pt;height:64.5pt">
            <v:imagedata r:id="rId23" o:title=""/>
          </v:shape>
        </w:pic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    </w:t>
      </w:r>
    </w:p>
    <w:p w:rsidR="005B062C" w:rsidRPr="00AF4F01" w:rsidRDefault="005B062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5B062C" w:rsidRPr="00B549CE" w:rsidRDefault="005B062C" w:rsidP="00B549CE">
      <w:pPr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>
        <w:rPr>
          <w:noProof/>
        </w:rPr>
        <w:pict>
          <v:shape id="_x0000_s1039" type="#_x0000_t62" style="position:absolute;margin-left:12.15pt;margin-top:-3.95pt;width:214.5pt;height:27.75pt;z-index:251663360" adj="987,20549">
            <v:textbox style="mso-next-textbox:#_x0000_s1039">
              <w:txbxContent>
                <w:p w:rsidR="005B062C" w:rsidRPr="00B549CE" w:rsidRDefault="005B062C" w:rsidP="00B549CE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B549CE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This is my camera. I can ________.</w:t>
                  </w:r>
                </w:p>
              </w:txbxContent>
            </v:textbox>
          </v:shape>
        </w:pict>
      </w:r>
      <w:r w:rsidRPr="00B549CE">
        <w:rPr>
          <w:rFonts w:ascii="Comic Sans MS" w:hAnsi="Comic Sans MS" w:cs="Comic Sans MS"/>
          <w:b/>
          <w:bCs/>
          <w:sz w:val="20"/>
          <w:szCs w:val="20"/>
          <w:lang w:val="en-US"/>
        </w:rPr>
        <w:t>3.</w:t>
      </w:r>
    </w:p>
    <w:p w:rsidR="005B062C" w:rsidRDefault="005B062C">
      <w:pPr>
        <w:rPr>
          <w:rFonts w:ascii="Comic Sans MS" w:hAnsi="Comic Sans MS" w:cs="Comic Sans MS"/>
          <w:noProof/>
          <w:sz w:val="20"/>
          <w:szCs w:val="20"/>
          <w:lang w:val="en-US"/>
        </w:rPr>
      </w:pPr>
      <w:r>
        <w:rPr>
          <w:noProof/>
        </w:rPr>
        <w:pict>
          <v:shape id="Resim 64" o:spid="_x0000_s1040" type="#_x0000_t75" alt="fotokamera clipart ile ilgili gÃ¶rsel sonucu" style="position:absolute;margin-left:87.15pt;margin-top:4.5pt;width:79.65pt;height:57pt;z-index:251662336;visibility:visible">
            <v:imagedata r:id="rId24" o:title="" cropbottom="5067f"/>
          </v:shape>
        </w:pict>
      </w:r>
      <w:r w:rsidRPr="00B549CE">
        <w:rPr>
          <w:rFonts w:ascii="Comic Sans MS" w:hAnsi="Comic Sans MS" w:cs="Comic Sans MS"/>
          <w:sz w:val="20"/>
          <w:szCs w:val="20"/>
          <w:lang w:val="en-US"/>
        </w:rPr>
        <w:t>a)ride it</w:t>
      </w:r>
      <w:r w:rsidRPr="00B549CE">
        <w:rPr>
          <w:rFonts w:ascii="Comic Sans MS" w:hAnsi="Comic Sans MS" w:cs="Comic Sans MS"/>
          <w:sz w:val="20"/>
          <w:szCs w:val="20"/>
          <w:lang w:val="en-US"/>
        </w:rPr>
        <w:tab/>
      </w:r>
      <w:r w:rsidRPr="00B549CE">
        <w:rPr>
          <w:rFonts w:ascii="Comic Sans MS" w:hAnsi="Comic Sans MS" w:cs="Comic Sans MS"/>
          <w:sz w:val="20"/>
          <w:szCs w:val="20"/>
          <w:lang w:val="en-US"/>
        </w:rPr>
        <w:br/>
        <w:t>b)take pictures</w:t>
      </w:r>
      <w:r w:rsidRPr="00B549CE">
        <w:rPr>
          <w:rFonts w:ascii="Comic Sans MS" w:hAnsi="Comic Sans MS" w:cs="Comic Sans MS"/>
          <w:sz w:val="20"/>
          <w:szCs w:val="20"/>
          <w:lang w:val="en-US"/>
        </w:rPr>
        <w:tab/>
      </w:r>
      <w:r w:rsidRPr="00B549CE">
        <w:rPr>
          <w:rFonts w:ascii="Comic Sans MS" w:hAnsi="Comic Sans MS" w:cs="Comic Sans MS"/>
          <w:sz w:val="20"/>
          <w:szCs w:val="20"/>
          <w:lang w:val="en-US"/>
        </w:rPr>
        <w:br/>
        <w:t>c)drive it</w:t>
      </w:r>
      <w:r w:rsidRPr="00B549CE">
        <w:rPr>
          <w:rFonts w:ascii="Comic Sans MS" w:hAnsi="Comic Sans MS" w:cs="Comic Sans MS"/>
          <w:sz w:val="20"/>
          <w:szCs w:val="20"/>
          <w:lang w:val="en-US"/>
        </w:rPr>
        <w:br/>
        <w:t>d) read it</w:t>
      </w:r>
    </w:p>
    <w:p w:rsidR="005B062C" w:rsidRPr="006D4335" w:rsidRDefault="005B062C">
      <w:pPr>
        <w:rPr>
          <w:rFonts w:ascii="Comic Sans MS" w:hAnsi="Comic Sans MS" w:cs="Comic Sans MS"/>
          <w:noProof/>
          <w:sz w:val="20"/>
          <w:szCs w:val="20"/>
          <w:lang w:val="en-US"/>
        </w:rPr>
      </w:pPr>
      <w:r>
        <w:rPr>
          <w:noProof/>
        </w:rPr>
        <w:pict>
          <v:shape id="_x0000_s1041" type="#_x0000_t62" style="position:absolute;margin-left:48.15pt;margin-top:18.55pt;width:195.75pt;height:28.5pt;z-index:251664384" adj="1081,20008">
            <v:textbox style="mso-next-textbox:#_x0000_s1041">
              <w:txbxContent>
                <w:p w:rsidR="005B062C" w:rsidRPr="003D5CE4" w:rsidRDefault="005B062C" w:rsidP="003D5CE4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3D5CE4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What is your favourite activity?</w:t>
                  </w:r>
                </w:p>
              </w:txbxContent>
            </v:textbox>
          </v:shape>
        </w:pict>
      </w:r>
    </w:p>
    <w:p w:rsidR="005B062C" w:rsidRPr="00AF4F01" w:rsidRDefault="005B062C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 id="_x0000_s1042" type="#_x0000_t62" style="position:absolute;margin-left:25.65pt;margin-top:21.05pt;width:210.75pt;height:28.5pt;z-index:251665408" adj="1004,20008">
            <v:textbox style="mso-next-textbox:#_x0000_s1042">
              <w:txbxContent>
                <w:p w:rsidR="005B062C" w:rsidRPr="003D5CE4" w:rsidRDefault="005B062C" w:rsidP="003D5CE4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3D5CE4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My favourite activity is _________.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b/>
          <w:bCs/>
          <w:sz w:val="20"/>
          <w:szCs w:val="20"/>
        </w:rPr>
        <w:t>4. Burcu:</w:t>
      </w:r>
    </w:p>
    <w:p w:rsidR="005B062C" w:rsidRPr="00AF4F01" w:rsidRDefault="005B062C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Ekin:</w:t>
      </w:r>
    </w:p>
    <w:p w:rsidR="005B062C" w:rsidRPr="00B514EA" w:rsidRDefault="005B062C">
      <w:pPr>
        <w:rPr>
          <w:rFonts w:ascii="Comic Sans MS" w:hAnsi="Comic Sans MS" w:cs="Comic Sans MS"/>
          <w:lang w:val="en-US"/>
        </w:rPr>
      </w:pPr>
      <w:r>
        <w:rPr>
          <w:noProof/>
        </w:rPr>
        <w:pict>
          <v:shape id="Resim 67" o:spid="_x0000_s1043" type="#_x0000_t75" alt="Ä°lgili resim" style="position:absolute;margin-left:120.9pt;margin-top:2.7pt;width:98.55pt;height:1in;z-index:251666432;visibility:visible">
            <v:imagedata r:id="rId25" o:title=""/>
          </v:shape>
        </w:pict>
      </w:r>
      <w:r w:rsidRPr="006D4335">
        <w:rPr>
          <w:rFonts w:ascii="Comic Sans MS" w:hAnsi="Comic Sans MS" w:cs="Comic Sans MS"/>
          <w:lang w:val="en-US"/>
        </w:rPr>
        <w:t>a)riding a bike</w:t>
      </w:r>
      <w:r w:rsidRPr="006D4335">
        <w:rPr>
          <w:rFonts w:ascii="Comic Sans MS" w:hAnsi="Comic Sans MS" w:cs="Comic Sans MS"/>
          <w:lang w:val="en-US"/>
        </w:rPr>
        <w:tab/>
      </w:r>
      <w:r w:rsidRPr="006D4335">
        <w:rPr>
          <w:rFonts w:ascii="Comic Sans MS" w:hAnsi="Comic Sans MS" w:cs="Comic Sans MS"/>
          <w:lang w:val="en-US"/>
        </w:rPr>
        <w:br/>
        <w:t>b)watching cartoons</w:t>
      </w:r>
      <w:r w:rsidRPr="006D4335">
        <w:rPr>
          <w:rFonts w:ascii="Comic Sans MS" w:hAnsi="Comic Sans MS" w:cs="Comic Sans MS"/>
          <w:lang w:val="en-US"/>
        </w:rPr>
        <w:tab/>
      </w:r>
      <w:r w:rsidRPr="006D4335">
        <w:rPr>
          <w:rFonts w:ascii="Comic Sans MS" w:hAnsi="Comic Sans MS" w:cs="Comic Sans MS"/>
          <w:lang w:val="en-US"/>
        </w:rPr>
        <w:br/>
        <w:t>c)playing the guitar</w:t>
      </w:r>
      <w:r w:rsidRPr="006D4335">
        <w:rPr>
          <w:rFonts w:ascii="Comic Sans MS" w:hAnsi="Comic Sans MS" w:cs="Comic Sans MS"/>
          <w:lang w:val="en-US"/>
        </w:rPr>
        <w:br/>
        <w:t>d) reading comics</w:t>
      </w:r>
    </w:p>
    <w:sectPr w:rsidR="005B062C" w:rsidRPr="00B514EA" w:rsidSect="006D4335">
      <w:type w:val="continuous"/>
      <w:pgSz w:w="11906" w:h="16838"/>
      <w:pgMar w:top="709" w:right="424" w:bottom="567" w:left="56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62C" w:rsidRDefault="005B062C" w:rsidP="00CB1057">
      <w:pPr>
        <w:spacing w:after="0" w:line="240" w:lineRule="auto"/>
      </w:pPr>
      <w:r>
        <w:separator/>
      </w:r>
    </w:p>
  </w:endnote>
  <w:endnote w:type="continuationSeparator" w:id="0">
    <w:p w:rsidR="005B062C" w:rsidRDefault="005B062C" w:rsidP="00CB1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62C" w:rsidRDefault="005B062C" w:rsidP="00CB1057">
      <w:pPr>
        <w:spacing w:after="0" w:line="240" w:lineRule="auto"/>
      </w:pPr>
      <w:r>
        <w:separator/>
      </w:r>
    </w:p>
  </w:footnote>
  <w:footnote w:type="continuationSeparator" w:id="0">
    <w:p w:rsidR="005B062C" w:rsidRDefault="005B062C" w:rsidP="00CB10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46AA5"/>
    <w:multiLevelType w:val="hybridMultilevel"/>
    <w:tmpl w:val="90E294FC"/>
    <w:lvl w:ilvl="0" w:tplc="3558BE8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AF1CA1"/>
    <w:multiLevelType w:val="hybridMultilevel"/>
    <w:tmpl w:val="146E0E6E"/>
    <w:lvl w:ilvl="0" w:tplc="E4948BA2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4F01"/>
    <w:rsid w:val="00000DBB"/>
    <w:rsid w:val="00060F0F"/>
    <w:rsid w:val="00086EB2"/>
    <w:rsid w:val="000E3444"/>
    <w:rsid w:val="00127F22"/>
    <w:rsid w:val="00170E2A"/>
    <w:rsid w:val="001E40B4"/>
    <w:rsid w:val="00205D50"/>
    <w:rsid w:val="00212FB8"/>
    <w:rsid w:val="00214D0C"/>
    <w:rsid w:val="00223342"/>
    <w:rsid w:val="00225CB7"/>
    <w:rsid w:val="00246001"/>
    <w:rsid w:val="00256BCA"/>
    <w:rsid w:val="002664F3"/>
    <w:rsid w:val="002B1D4C"/>
    <w:rsid w:val="00382583"/>
    <w:rsid w:val="00386FFC"/>
    <w:rsid w:val="00390E41"/>
    <w:rsid w:val="003B173B"/>
    <w:rsid w:val="003D1641"/>
    <w:rsid w:val="003D5CE4"/>
    <w:rsid w:val="003E7F95"/>
    <w:rsid w:val="00400C45"/>
    <w:rsid w:val="00420A9A"/>
    <w:rsid w:val="00455055"/>
    <w:rsid w:val="00484A79"/>
    <w:rsid w:val="004865C0"/>
    <w:rsid w:val="004A7FAC"/>
    <w:rsid w:val="004E0AC5"/>
    <w:rsid w:val="004F18F8"/>
    <w:rsid w:val="00505520"/>
    <w:rsid w:val="00581AA2"/>
    <w:rsid w:val="005B062C"/>
    <w:rsid w:val="005D2FB2"/>
    <w:rsid w:val="005D3E5C"/>
    <w:rsid w:val="005E35FA"/>
    <w:rsid w:val="006349BD"/>
    <w:rsid w:val="006711D6"/>
    <w:rsid w:val="0069670D"/>
    <w:rsid w:val="006A2CB2"/>
    <w:rsid w:val="006D4335"/>
    <w:rsid w:val="006E1A24"/>
    <w:rsid w:val="00701812"/>
    <w:rsid w:val="007449FB"/>
    <w:rsid w:val="00766771"/>
    <w:rsid w:val="00787498"/>
    <w:rsid w:val="007A4F82"/>
    <w:rsid w:val="007C0BFB"/>
    <w:rsid w:val="007C59C5"/>
    <w:rsid w:val="008B33E0"/>
    <w:rsid w:val="008B6D40"/>
    <w:rsid w:val="008E29B6"/>
    <w:rsid w:val="00900B36"/>
    <w:rsid w:val="009F7825"/>
    <w:rsid w:val="00A05A03"/>
    <w:rsid w:val="00A41EBA"/>
    <w:rsid w:val="00A940B5"/>
    <w:rsid w:val="00AD7E34"/>
    <w:rsid w:val="00AF4F01"/>
    <w:rsid w:val="00B514EA"/>
    <w:rsid w:val="00B549CE"/>
    <w:rsid w:val="00B943DE"/>
    <w:rsid w:val="00BA503C"/>
    <w:rsid w:val="00BE2546"/>
    <w:rsid w:val="00BF2ACF"/>
    <w:rsid w:val="00C4152D"/>
    <w:rsid w:val="00C53D6F"/>
    <w:rsid w:val="00CB1057"/>
    <w:rsid w:val="00DE3414"/>
    <w:rsid w:val="00E47782"/>
    <w:rsid w:val="00E7334F"/>
    <w:rsid w:val="00E75048"/>
    <w:rsid w:val="00EA6EAA"/>
    <w:rsid w:val="00F53C49"/>
    <w:rsid w:val="00FC20C9"/>
    <w:rsid w:val="00FE4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70D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F4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F4F0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00C45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CB1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1057"/>
  </w:style>
  <w:style w:type="paragraph" w:styleId="Footer">
    <w:name w:val="footer"/>
    <w:basedOn w:val="Normal"/>
    <w:link w:val="FooterChar"/>
    <w:uiPriority w:val="99"/>
    <w:semiHidden/>
    <w:rsid w:val="00CB1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1057"/>
  </w:style>
  <w:style w:type="character" w:styleId="Hyperlink">
    <w:name w:val="Hyperlink"/>
    <w:basedOn w:val="DefaultParagraphFont"/>
    <w:uiPriority w:val="99"/>
    <w:semiHidden/>
    <w:rsid w:val="00420A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url?url=http://lewisroom20.blogspot.com/2014/10/signing-club.html&amp;rct=j&amp;frm=1&amp;q=&amp;esrc=s&amp;sa=U&amp;ei=NuaMVIqCFJfiaobUgMAD&amp;ved=0CBQQ9QEwAA&amp;usg=AFQjCNE_8CqRrDG3JkWWQJWhq1xXL3iUXw" TargetMode="External"/><Relationship Id="rId24" Type="http://schemas.openxmlformats.org/officeDocument/2006/relationships/image" Target="media/image17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</Pages>
  <Words>270</Words>
  <Characters>1541</Characters>
  <Application>Microsoft Office Outlook</Application>
  <DocSecurity>0</DocSecurity>
  <Lines>0</Lines>
  <Paragraphs>0</Paragraphs>
  <ScaleCrop>false</ScaleCrop>
  <Company>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user</cp:lastModifiedBy>
  <cp:revision>5</cp:revision>
  <cp:lastPrinted>2019-12-24T09:36:00Z</cp:lastPrinted>
  <dcterms:created xsi:type="dcterms:W3CDTF">2019-12-25T11:31:00Z</dcterms:created>
  <dcterms:modified xsi:type="dcterms:W3CDTF">2019-12-29T15:57:00Z</dcterms:modified>
</cp:coreProperties>
</file>