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36" w:rsidRDefault="00B85536" w:rsidP="00632313">
      <w:pPr>
        <w:spacing w:after="0" w:line="240" w:lineRule="auto"/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A. Aşağıdaki sayıların okunuşları ile eşleştiriniz.</w:t>
      </w:r>
      <w:r>
        <w:rPr>
          <w:b/>
          <w:bCs/>
          <w:sz w:val="24"/>
          <w:szCs w:val="24"/>
        </w:rPr>
        <w:t xml:space="preserve"> </w:t>
      </w:r>
    </w:p>
    <w:p w:rsidR="00B85536" w:rsidRPr="00511EDC" w:rsidRDefault="00B85536" w:rsidP="0063231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(5 P)</w:t>
      </w:r>
    </w:p>
    <w:tbl>
      <w:tblPr>
        <w:tblW w:w="52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"/>
        <w:gridCol w:w="1275"/>
        <w:gridCol w:w="425"/>
        <w:gridCol w:w="3148"/>
      </w:tblGrid>
      <w:tr w:rsidR="00B85536" w:rsidRPr="00B01011">
        <w:trPr>
          <w:trHeight w:val="337"/>
        </w:trPr>
        <w:tc>
          <w:tcPr>
            <w:tcW w:w="39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47.133</w:t>
            </w:r>
          </w:p>
        </w:tc>
        <w:tc>
          <w:tcPr>
            <w:tcW w:w="425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İki bin yüz iki</w:t>
            </w:r>
          </w:p>
        </w:tc>
      </w:tr>
      <w:tr w:rsidR="00B85536" w:rsidRPr="00B01011">
        <w:trPr>
          <w:trHeight w:val="337"/>
        </w:trPr>
        <w:tc>
          <w:tcPr>
            <w:tcW w:w="39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207.033</w:t>
            </w:r>
          </w:p>
        </w:tc>
        <w:tc>
          <w:tcPr>
            <w:tcW w:w="425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İki yüz yedi bin otuz üç</w:t>
            </w:r>
          </w:p>
        </w:tc>
      </w:tr>
      <w:tr w:rsidR="00B85536" w:rsidRPr="00B01011">
        <w:trPr>
          <w:trHeight w:val="337"/>
        </w:trPr>
        <w:tc>
          <w:tcPr>
            <w:tcW w:w="39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20.122</w:t>
            </w:r>
          </w:p>
        </w:tc>
        <w:tc>
          <w:tcPr>
            <w:tcW w:w="425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Yirmi bin yüz yirmi iki</w:t>
            </w:r>
          </w:p>
        </w:tc>
      </w:tr>
      <w:tr w:rsidR="00B85536" w:rsidRPr="00B01011">
        <w:trPr>
          <w:trHeight w:val="337"/>
        </w:trPr>
        <w:tc>
          <w:tcPr>
            <w:tcW w:w="39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2.102</w:t>
            </w:r>
          </w:p>
        </w:tc>
        <w:tc>
          <w:tcPr>
            <w:tcW w:w="425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Yüz iki bin yirmi</w:t>
            </w:r>
          </w:p>
        </w:tc>
      </w:tr>
      <w:tr w:rsidR="00B85536" w:rsidRPr="00B01011">
        <w:trPr>
          <w:trHeight w:val="429"/>
        </w:trPr>
        <w:tc>
          <w:tcPr>
            <w:tcW w:w="39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102.020</w:t>
            </w:r>
          </w:p>
        </w:tc>
        <w:tc>
          <w:tcPr>
            <w:tcW w:w="425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Kırk yedi bin yüz otuz üç</w:t>
            </w:r>
          </w:p>
        </w:tc>
      </w:tr>
    </w:tbl>
    <w:p w:rsidR="00B85536" w:rsidRPr="00097A17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Pr="00511EDC" w:rsidRDefault="00B85536" w:rsidP="00866F70">
      <w:pPr>
        <w:spacing w:after="0" w:line="240" w:lineRule="auto"/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B. 507.109 sayısı ile ilgili ifadelerden doğru olanların başına D, yanlış olanların başına Y koyunuz.</w:t>
      </w:r>
      <w:r w:rsidRPr="00866F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(4 P)</w:t>
      </w:r>
    </w:p>
    <w:p w:rsidR="00B85536" w:rsidRPr="00511EDC" w:rsidRDefault="00B85536" w:rsidP="00632313">
      <w:pPr>
        <w:spacing w:after="0" w:line="240" w:lineRule="auto"/>
        <w:rPr>
          <w:b/>
          <w:bCs/>
          <w:sz w:val="24"/>
          <w:szCs w:val="24"/>
        </w:rPr>
      </w:pPr>
    </w:p>
    <w:p w:rsidR="00B85536" w:rsidRPr="00097A17" w:rsidRDefault="00B85536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Altı basamaklı bir sayıdır.</w:t>
      </w:r>
    </w:p>
    <w:p w:rsidR="00B85536" w:rsidRPr="00097A17" w:rsidRDefault="00B85536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Binler bölüğünde 109 vardır.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 w:rsidRPr="00097A17">
        <w:rPr>
          <w:sz w:val="24"/>
          <w:szCs w:val="24"/>
        </w:rPr>
        <w:t>(   ) On binler basamağının sayı değeri 6000’dir.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(   ) Bütün sayılar tektir.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Pr="00511EDC" w:rsidRDefault="00B85536" w:rsidP="00632313">
      <w:pPr>
        <w:spacing w:after="0" w:line="240" w:lineRule="auto"/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C. Aşağıda verilen sayıların yazılışları ve okunuşlarını yazınız.</w:t>
      </w:r>
      <w:r>
        <w:rPr>
          <w:b/>
          <w:bCs/>
          <w:sz w:val="24"/>
          <w:szCs w:val="24"/>
        </w:rPr>
        <w:t xml:space="preserve"> ( 5 P)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……………… = </w:t>
      </w:r>
      <w:bookmarkStart w:id="0" w:name="_GoBack"/>
      <w:bookmarkEnd w:id="0"/>
      <w:r>
        <w:rPr>
          <w:sz w:val="24"/>
          <w:szCs w:val="24"/>
        </w:rPr>
        <w:t>Dokuz yüz seksen bin on dokuz.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30.098      = …………………………………………………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………………= Altı yüz beş bin yüz kırk iki.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189.118   = …………………………………………………..</w:t>
      </w:r>
    </w:p>
    <w:p w:rsidR="00B85536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Default="00B85536" w:rsidP="006323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……………..= Yüz yedi bin yüz yedi.</w:t>
      </w:r>
    </w:p>
    <w:p w:rsidR="00B85536" w:rsidRPr="00097A17" w:rsidRDefault="00B85536" w:rsidP="00632313">
      <w:pPr>
        <w:spacing w:after="0" w:line="240" w:lineRule="auto"/>
        <w:rPr>
          <w:sz w:val="24"/>
          <w:szCs w:val="24"/>
        </w:rPr>
      </w:pPr>
    </w:p>
    <w:p w:rsidR="00B85536" w:rsidRPr="00097A17" w:rsidRDefault="00B85536" w:rsidP="00643B32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153"/>
        <w:gridCol w:w="438"/>
        <w:gridCol w:w="1014"/>
        <w:gridCol w:w="1399"/>
      </w:tblGrid>
      <w:tr w:rsidR="00B85536" w:rsidRPr="00B01011">
        <w:trPr>
          <w:trHeight w:val="889"/>
        </w:trPr>
        <w:tc>
          <w:tcPr>
            <w:tcW w:w="4928" w:type="dxa"/>
            <w:gridSpan w:val="2"/>
          </w:tcPr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011">
              <w:rPr>
                <w:b/>
                <w:bCs/>
                <w:sz w:val="24"/>
                <w:szCs w:val="24"/>
              </w:rPr>
              <w:t xml:space="preserve">Ç. Aşağıdaki sayıları </w:t>
            </w:r>
            <w:r w:rsidRPr="00B01011">
              <w:rPr>
                <w:b/>
                <w:bCs/>
                <w:sz w:val="24"/>
                <w:szCs w:val="24"/>
                <w:u w:val="single"/>
              </w:rPr>
              <w:t>en yakın onluğa</w:t>
            </w:r>
            <w:r w:rsidRPr="00B01011">
              <w:rPr>
                <w:b/>
                <w:bCs/>
                <w:sz w:val="24"/>
                <w:szCs w:val="24"/>
              </w:rPr>
              <w:t xml:space="preserve"> yuvarlayınız. ( 4 P)</w:t>
            </w:r>
          </w:p>
        </w:tc>
        <w:tc>
          <w:tcPr>
            <w:tcW w:w="992" w:type="dxa"/>
            <w:vMerge w:val="restart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92" w:type="dxa"/>
            <w:gridSpan w:val="2"/>
          </w:tcPr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011">
              <w:rPr>
                <w:b/>
                <w:bCs/>
                <w:sz w:val="24"/>
                <w:szCs w:val="24"/>
              </w:rPr>
              <w:t xml:space="preserve">D. Aşağıdaki sayıları </w:t>
            </w:r>
            <w:r w:rsidRPr="00B01011">
              <w:rPr>
                <w:b/>
                <w:bCs/>
                <w:sz w:val="24"/>
                <w:szCs w:val="24"/>
                <w:u w:val="single"/>
              </w:rPr>
              <w:t>en yakın yüzlüğe</w:t>
            </w:r>
            <w:r w:rsidRPr="00B01011">
              <w:rPr>
                <w:b/>
                <w:bCs/>
                <w:sz w:val="24"/>
                <w:szCs w:val="24"/>
              </w:rPr>
              <w:t xml:space="preserve"> yuvarlayınız. ( 4 P)</w:t>
            </w:r>
          </w:p>
        </w:tc>
      </w:tr>
      <w:tr w:rsidR="00B85536" w:rsidRPr="00B01011">
        <w:tc>
          <w:tcPr>
            <w:tcW w:w="218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642</w:t>
            </w:r>
          </w:p>
        </w:tc>
        <w:tc>
          <w:tcPr>
            <w:tcW w:w="274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854</w:t>
            </w:r>
          </w:p>
        </w:tc>
        <w:tc>
          <w:tcPr>
            <w:tcW w:w="3433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85536" w:rsidRPr="00B01011">
        <w:tc>
          <w:tcPr>
            <w:tcW w:w="218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6981</w:t>
            </w:r>
          </w:p>
        </w:tc>
        <w:tc>
          <w:tcPr>
            <w:tcW w:w="274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4123</w:t>
            </w:r>
          </w:p>
        </w:tc>
        <w:tc>
          <w:tcPr>
            <w:tcW w:w="3433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85536" w:rsidRPr="00B01011">
        <w:tc>
          <w:tcPr>
            <w:tcW w:w="218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4992</w:t>
            </w:r>
          </w:p>
        </w:tc>
        <w:tc>
          <w:tcPr>
            <w:tcW w:w="274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8555</w:t>
            </w:r>
          </w:p>
        </w:tc>
        <w:tc>
          <w:tcPr>
            <w:tcW w:w="3433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85536" w:rsidRPr="00B01011">
        <w:tc>
          <w:tcPr>
            <w:tcW w:w="2182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792</w:t>
            </w:r>
          </w:p>
        </w:tc>
        <w:tc>
          <w:tcPr>
            <w:tcW w:w="2746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3949</w:t>
            </w:r>
          </w:p>
        </w:tc>
        <w:tc>
          <w:tcPr>
            <w:tcW w:w="3433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85536" w:rsidRDefault="00B85536" w:rsidP="00643B32">
      <w:pPr>
        <w:spacing w:after="0" w:line="240" w:lineRule="auto"/>
        <w:rPr>
          <w:sz w:val="24"/>
          <w:szCs w:val="24"/>
        </w:rPr>
      </w:pPr>
    </w:p>
    <w:p w:rsidR="00B85536" w:rsidRDefault="00B85536" w:rsidP="00643B32">
      <w:pPr>
        <w:spacing w:after="0" w:line="240" w:lineRule="auto"/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E. 5 – 0 – 3 – 8 sayılarını birer kez kullanarak aşağıda belirtilen 4 basamaklı sayıları yazınız.</w:t>
      </w:r>
      <w:r>
        <w:rPr>
          <w:b/>
          <w:bCs/>
          <w:sz w:val="24"/>
          <w:szCs w:val="24"/>
        </w:rPr>
        <w:t>( 4 P)</w:t>
      </w:r>
    </w:p>
    <w:p w:rsidR="00B85536" w:rsidRPr="00511EDC" w:rsidRDefault="00B85536" w:rsidP="00643B32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büyük sayı : ………………………….</w:t>
      </w:r>
    </w:p>
    <w:p w:rsidR="00B85536" w:rsidRDefault="00B85536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küçük sayı : …………………………..</w:t>
      </w:r>
    </w:p>
    <w:p w:rsidR="00B85536" w:rsidRDefault="00B85536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büyük tek sayı: ……………………..</w:t>
      </w:r>
    </w:p>
    <w:p w:rsidR="00B85536" w:rsidRDefault="00B85536" w:rsidP="00643B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En küçük çift sayı : ………………………</w:t>
      </w:r>
    </w:p>
    <w:tbl>
      <w:tblPr>
        <w:tblpPr w:leftFromText="141" w:rightFromText="141" w:vertAnchor="text" w:horzAnchor="margin" w:tblpXSpec="right" w:tblpY="160"/>
        <w:tblW w:w="5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4"/>
      </w:tblGrid>
      <w:tr w:rsidR="00B85536" w:rsidRPr="00B01011">
        <w:trPr>
          <w:trHeight w:val="70"/>
        </w:trPr>
        <w:tc>
          <w:tcPr>
            <w:tcW w:w="5254" w:type="dxa"/>
          </w:tcPr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011">
              <w:rPr>
                <w:b/>
                <w:bCs/>
                <w:sz w:val="24"/>
                <w:szCs w:val="24"/>
              </w:rPr>
              <w:t xml:space="preserve">F. Aşağıdaki sayıları </w:t>
            </w:r>
            <w:r w:rsidRPr="00B01011">
              <w:rPr>
                <w:b/>
                <w:bCs/>
                <w:sz w:val="24"/>
                <w:szCs w:val="24"/>
                <w:u w:val="single"/>
              </w:rPr>
              <w:t>büyükten küçüğe</w:t>
            </w:r>
            <w:r w:rsidRPr="00B01011">
              <w:rPr>
                <w:b/>
                <w:bCs/>
                <w:sz w:val="24"/>
                <w:szCs w:val="24"/>
              </w:rPr>
              <w:t xml:space="preserve"> sıralayınız. (5 puan)</w:t>
            </w:r>
          </w:p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175.023 – 105.230 – 157.320 – 150.203 – 201.001</w:t>
            </w:r>
          </w:p>
        </w:tc>
      </w:tr>
      <w:tr w:rsidR="00B85536" w:rsidRPr="00B01011">
        <w:trPr>
          <w:trHeight w:val="24"/>
        </w:trPr>
        <w:tc>
          <w:tcPr>
            <w:tcW w:w="52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85536" w:rsidRPr="00B01011">
        <w:trPr>
          <w:trHeight w:val="70"/>
        </w:trPr>
        <w:tc>
          <w:tcPr>
            <w:tcW w:w="5254" w:type="dxa"/>
          </w:tcPr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011">
              <w:rPr>
                <w:b/>
                <w:bCs/>
                <w:sz w:val="24"/>
                <w:szCs w:val="24"/>
              </w:rPr>
              <w:t xml:space="preserve">G. Aşağıdaki sayıları </w:t>
            </w:r>
            <w:r w:rsidRPr="00B01011">
              <w:rPr>
                <w:b/>
                <w:bCs/>
                <w:sz w:val="24"/>
                <w:szCs w:val="24"/>
                <w:u w:val="single"/>
              </w:rPr>
              <w:t>küçükten büyüğe</w:t>
            </w:r>
            <w:r w:rsidRPr="00B01011">
              <w:rPr>
                <w:b/>
                <w:bCs/>
                <w:sz w:val="24"/>
                <w:szCs w:val="24"/>
              </w:rPr>
              <w:t xml:space="preserve"> sıralayınız.  (5 puan)</w:t>
            </w:r>
          </w:p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 xml:space="preserve"> 55.155 – 50.105 – 55.105 – 50.501 – 105.501</w:t>
            </w:r>
          </w:p>
        </w:tc>
      </w:tr>
      <w:tr w:rsidR="00B85536" w:rsidRPr="00B01011">
        <w:trPr>
          <w:trHeight w:val="48"/>
        </w:trPr>
        <w:tc>
          <w:tcPr>
            <w:tcW w:w="5254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85536" w:rsidRDefault="00B85536" w:rsidP="00643B32">
      <w:pPr>
        <w:spacing w:after="0" w:line="240" w:lineRule="auto"/>
        <w:rPr>
          <w:sz w:val="24"/>
          <w:szCs w:val="24"/>
        </w:rPr>
      </w:pPr>
    </w:p>
    <w:tbl>
      <w:tblPr>
        <w:tblpPr w:leftFromText="141" w:rightFromText="141" w:vertAnchor="text" w:horzAnchor="margin" w:tblpXSpec="right" w:tblpY="191"/>
        <w:tblW w:w="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77"/>
      </w:tblGrid>
      <w:tr w:rsidR="00B85536" w:rsidRPr="00B01011">
        <w:trPr>
          <w:trHeight w:val="549"/>
        </w:trPr>
        <w:tc>
          <w:tcPr>
            <w:tcW w:w="5277" w:type="dxa"/>
          </w:tcPr>
          <w:p w:rsidR="00B85536" w:rsidRPr="00B01011" w:rsidRDefault="00B85536" w:rsidP="00B0101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011">
              <w:rPr>
                <w:b/>
                <w:bCs/>
                <w:sz w:val="24"/>
                <w:szCs w:val="24"/>
              </w:rPr>
              <w:t>H. Aşağıdaki örüntülerin kuralını yazınız ve iki basamak ilerletiniz.   (4 P)</w:t>
            </w:r>
          </w:p>
        </w:tc>
      </w:tr>
      <w:tr w:rsidR="00B85536" w:rsidRPr="00B01011">
        <w:trPr>
          <w:trHeight w:val="945"/>
        </w:trPr>
        <w:tc>
          <w:tcPr>
            <w:tcW w:w="5277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 xml:space="preserve">342 – 351 – 360 – 369 - ……. - ……. </w:t>
            </w: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Kural:</w:t>
            </w:r>
          </w:p>
        </w:tc>
      </w:tr>
      <w:tr w:rsidR="00B85536" w:rsidRPr="00B01011">
        <w:trPr>
          <w:trHeight w:val="1099"/>
        </w:trPr>
        <w:tc>
          <w:tcPr>
            <w:tcW w:w="5277" w:type="dxa"/>
          </w:tcPr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944 - 932 – 920 – 908 - …… -  …..</w:t>
            </w: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</w:p>
          <w:p w:rsidR="00B85536" w:rsidRPr="00B01011" w:rsidRDefault="00B85536" w:rsidP="00B01011">
            <w:pPr>
              <w:spacing w:after="0" w:line="240" w:lineRule="auto"/>
              <w:rPr>
                <w:sz w:val="24"/>
                <w:szCs w:val="24"/>
              </w:rPr>
            </w:pPr>
            <w:r w:rsidRPr="00B01011">
              <w:rPr>
                <w:sz w:val="24"/>
                <w:szCs w:val="24"/>
              </w:rPr>
              <w:t>Kural:</w:t>
            </w:r>
          </w:p>
        </w:tc>
      </w:tr>
    </w:tbl>
    <w:p w:rsidR="00B85536" w:rsidRDefault="00B85536" w:rsidP="00643B32">
      <w:pPr>
        <w:spacing w:after="0" w:line="240" w:lineRule="auto"/>
        <w:rPr>
          <w:sz w:val="24"/>
          <w:szCs w:val="24"/>
        </w:rPr>
      </w:pPr>
    </w:p>
    <w:p w:rsidR="00B85536" w:rsidRPr="00511EDC" w:rsidRDefault="00B85536" w:rsidP="00C45EE9">
      <w:pPr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I. Aşağıda verilen sayıları çözümleyiniz.</w:t>
      </w:r>
      <w:r>
        <w:rPr>
          <w:b/>
          <w:bCs/>
          <w:sz w:val="24"/>
          <w:szCs w:val="24"/>
        </w:rPr>
        <w:t xml:space="preserve"> ( 4 P)</w:t>
      </w:r>
    </w:p>
    <w:p w:rsidR="00B85536" w:rsidRDefault="00B85536" w:rsidP="00C45EE9">
      <w:pPr>
        <w:rPr>
          <w:sz w:val="24"/>
          <w:szCs w:val="24"/>
        </w:rPr>
      </w:pPr>
      <w:r>
        <w:rPr>
          <w:sz w:val="24"/>
          <w:szCs w:val="24"/>
        </w:rPr>
        <w:t>- 17.938: ………………………………………………………………</w:t>
      </w:r>
    </w:p>
    <w:p w:rsidR="00B85536" w:rsidRDefault="00B85536" w:rsidP="00C45EE9">
      <w:pPr>
        <w:rPr>
          <w:sz w:val="24"/>
          <w:szCs w:val="24"/>
        </w:rPr>
      </w:pPr>
      <w:r>
        <w:rPr>
          <w:sz w:val="24"/>
          <w:szCs w:val="24"/>
        </w:rPr>
        <w:t>- 802.019: ………………………………………………………………</w:t>
      </w:r>
    </w:p>
    <w:p w:rsidR="00B85536" w:rsidRPr="00511EDC" w:rsidRDefault="00B85536" w:rsidP="00C45EE9">
      <w:pPr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İ. Aşağıda çözümlenmi</w:t>
      </w:r>
      <w:r>
        <w:rPr>
          <w:b/>
          <w:bCs/>
          <w:sz w:val="24"/>
          <w:szCs w:val="24"/>
        </w:rPr>
        <w:t>ş hali verilen sayıları yazınız. ( 4 P)</w:t>
      </w:r>
    </w:p>
    <w:p w:rsidR="00B85536" w:rsidRDefault="00B85536" w:rsidP="00C45EE9">
      <w:pPr>
        <w:rPr>
          <w:sz w:val="24"/>
          <w:szCs w:val="24"/>
        </w:rPr>
      </w:pPr>
      <w:r>
        <w:rPr>
          <w:sz w:val="24"/>
          <w:szCs w:val="24"/>
        </w:rPr>
        <w:t>- 5 on binlik+3 binlik+7 yüzlük+1 onluk+3 birlik : ……</w:t>
      </w:r>
    </w:p>
    <w:p w:rsidR="00B85536" w:rsidRDefault="00B85536" w:rsidP="00C45EE9">
      <w:pPr>
        <w:rPr>
          <w:sz w:val="24"/>
          <w:szCs w:val="24"/>
        </w:rPr>
      </w:pPr>
      <w:r>
        <w:rPr>
          <w:sz w:val="24"/>
          <w:szCs w:val="24"/>
        </w:rPr>
        <w:t>- 2 yüz binlik+7 binlik+2 yüzlük+7 birlik: ………..</w:t>
      </w:r>
    </w:p>
    <w:p w:rsidR="00B85536" w:rsidRPr="00511EDC" w:rsidRDefault="00B85536" w:rsidP="00511EDC">
      <w:pPr>
        <w:spacing w:after="0" w:line="240" w:lineRule="auto"/>
        <w:rPr>
          <w:b/>
          <w:bCs/>
          <w:sz w:val="24"/>
          <w:szCs w:val="24"/>
        </w:rPr>
      </w:pPr>
      <w:r w:rsidRPr="00511EDC">
        <w:rPr>
          <w:b/>
          <w:bCs/>
          <w:sz w:val="24"/>
          <w:szCs w:val="24"/>
        </w:rPr>
        <w:t>J. Aşağıdaki toplama işlemlerini yapınız.</w:t>
      </w:r>
      <w:r>
        <w:rPr>
          <w:b/>
          <w:bCs/>
          <w:sz w:val="24"/>
          <w:szCs w:val="24"/>
        </w:rPr>
        <w:t xml:space="preserve"> (6 P)</w:t>
      </w:r>
    </w:p>
    <w:p w:rsidR="00B85536" w:rsidRPr="00511EDC" w:rsidRDefault="00B85536" w:rsidP="00511E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5536" w:rsidRPr="00511EDC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EDC">
        <w:rPr>
          <w:rFonts w:ascii="Times New Roman" w:hAnsi="Times New Roman" w:cs="Times New Roman"/>
          <w:b/>
          <w:bCs/>
          <w:sz w:val="28"/>
          <w:szCs w:val="28"/>
        </w:rPr>
        <w:t xml:space="preserve">     3250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4125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7005</w:t>
      </w:r>
    </w:p>
    <w:p w:rsidR="00B85536" w:rsidRPr="00511EDC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EDC">
        <w:rPr>
          <w:rFonts w:ascii="Times New Roman" w:hAnsi="Times New Roman" w:cs="Times New Roman"/>
          <w:b/>
          <w:bCs/>
          <w:sz w:val="28"/>
          <w:szCs w:val="28"/>
        </w:rPr>
        <w:t xml:space="preserve">  + 4346               + 1303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+ 1552</w:t>
      </w:r>
    </w:p>
    <w:p w:rsidR="00B85536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183pt;margin-top:4.55pt;width:52.5pt;height:0;z-index:251660288;visibility:visible"/>
        </w:pict>
      </w:r>
      <w:r>
        <w:rPr>
          <w:noProof/>
        </w:rPr>
        <w:pict>
          <v:shape id="Düz Ok Bağlayıcısı 13" o:spid="_x0000_s1027" type="#_x0000_t32" style="position:absolute;margin-left:93.75pt;margin-top:4.55pt;width:58.5pt;height:.1pt;z-index:251659264;visibility:visible"/>
        </w:pict>
      </w:r>
      <w:r>
        <w:rPr>
          <w:noProof/>
        </w:rPr>
        <w:pict>
          <v:shape id="Düz Ok Bağlayıcısı 12" o:spid="_x0000_s1028" type="#_x0000_t32" style="position:absolute;margin-left:4pt;margin-top:4.55pt;width:56.75pt;height:0;z-index:251658240;visibility:visible"/>
        </w:pic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85536" w:rsidRPr="00511EDC" w:rsidRDefault="00B85536" w:rsidP="00511EDC">
      <w:pPr>
        <w:spacing w:after="0" w:line="240" w:lineRule="auto"/>
        <w:ind w:left="142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B85536" w:rsidRPr="00511EDC" w:rsidRDefault="00B85536" w:rsidP="00507F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EDC">
        <w:rPr>
          <w:b/>
          <w:bCs/>
          <w:sz w:val="24"/>
          <w:szCs w:val="24"/>
        </w:rPr>
        <w:t>K. Aşağıdaki çıkarma işlemleri yapınız</w:t>
      </w:r>
      <w:r w:rsidRPr="00511ED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(6 </w:t>
      </w:r>
      <w:r w:rsidRPr="00BD2A0F">
        <w:rPr>
          <w:b/>
          <w:bCs/>
          <w:sz w:val="24"/>
          <w:szCs w:val="24"/>
        </w:rPr>
        <w:t>P)</w:t>
      </w:r>
    </w:p>
    <w:p w:rsidR="00B85536" w:rsidRPr="00511EDC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EDC">
        <w:rPr>
          <w:rFonts w:ascii="Times New Roman" w:hAnsi="Times New Roman" w:cs="Times New Roman"/>
          <w:b/>
          <w:bCs/>
          <w:sz w:val="28"/>
          <w:szCs w:val="28"/>
        </w:rPr>
        <w:t xml:space="preserve">     6789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8903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7528</w:t>
      </w:r>
    </w:p>
    <w:p w:rsidR="00B85536" w:rsidRPr="00511EDC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EDC">
        <w:rPr>
          <w:rFonts w:ascii="Times New Roman" w:hAnsi="Times New Roman" w:cs="Times New Roman"/>
          <w:b/>
          <w:bCs/>
          <w:sz w:val="28"/>
          <w:szCs w:val="28"/>
        </w:rPr>
        <w:t xml:space="preserve">  _ 1276               _ 2576</w: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_ 1498</w:t>
      </w:r>
    </w:p>
    <w:p w:rsidR="00B85536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>
          <v:shape id="Düz Ok Bağlayıcısı 20" o:spid="_x0000_s1029" type="#_x0000_t32" style="position:absolute;margin-left:183pt;margin-top:4.55pt;width:52.5pt;height:0;z-index:251655168;visibility:visible"/>
        </w:pict>
      </w:r>
      <w:r>
        <w:rPr>
          <w:noProof/>
        </w:rPr>
        <w:pict>
          <v:shape id="Düz Ok Bağlayıcısı 19" o:spid="_x0000_s1030" type="#_x0000_t32" style="position:absolute;margin-left:93.75pt;margin-top:4.55pt;width:58.5pt;height:.1pt;z-index:251656192;visibility:visible"/>
        </w:pict>
      </w:r>
      <w:r>
        <w:rPr>
          <w:noProof/>
        </w:rPr>
        <w:pict>
          <v:shape id="Düz Ok Bağlayıcısı 18" o:spid="_x0000_s1031" type="#_x0000_t32" style="position:absolute;margin-left:4pt;margin-top:4.55pt;width:56.75pt;height:0;z-index:251657216;visibility:visible"/>
        </w:pict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1ED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85536" w:rsidRPr="007D51D2" w:rsidRDefault="00B85536" w:rsidP="00511E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1452">
        <w:rPr>
          <w:b/>
          <w:bCs/>
          <w:sz w:val="24"/>
          <w:szCs w:val="24"/>
        </w:rPr>
        <w:t>L. Aşağıda verilen sorularda doğru seçeneği işaretletiniz. ( Her soru 4 puandır.)</w:t>
      </w:r>
    </w:p>
    <w:p w:rsidR="00B85536" w:rsidRDefault="00B85536" w:rsidP="00511EDC">
      <w:pPr>
        <w:spacing w:after="0" w:line="240" w:lineRule="auto"/>
        <w:rPr>
          <w:b/>
          <w:bCs/>
          <w:sz w:val="24"/>
          <w:szCs w:val="24"/>
        </w:rPr>
      </w:pPr>
    </w:p>
    <w:p w:rsidR="00B85536" w:rsidRPr="00866F70" w:rsidRDefault="00B85536" w:rsidP="00521452">
      <w:pPr>
        <w:pStyle w:val="NoSpacing"/>
        <w:rPr>
          <w:b/>
          <w:bCs/>
          <w:sz w:val="24"/>
          <w:szCs w:val="24"/>
          <w:lang w:eastAsia="en-US"/>
        </w:rPr>
      </w:pPr>
      <w:r w:rsidRPr="00866F70">
        <w:rPr>
          <w:b/>
          <w:bCs/>
          <w:sz w:val="24"/>
          <w:szCs w:val="24"/>
        </w:rPr>
        <w:t xml:space="preserve">1) </w:t>
      </w:r>
      <w:r w:rsidRPr="00866F70">
        <w:rPr>
          <w:b/>
          <w:bCs/>
          <w:sz w:val="24"/>
          <w:szCs w:val="24"/>
          <w:lang w:eastAsia="en-US"/>
        </w:rPr>
        <w:t xml:space="preserve">"57 639" doğal sayısı için hangi açıklama yanlış olur? </w:t>
      </w:r>
    </w:p>
    <w:p w:rsidR="00B85536" w:rsidRPr="00521452" w:rsidRDefault="00B85536" w:rsidP="00521452">
      <w:pPr>
        <w:pStyle w:val="NoSpacing"/>
        <w:rPr>
          <w:sz w:val="24"/>
          <w:szCs w:val="24"/>
          <w:lang w:eastAsia="en-US"/>
        </w:rPr>
      </w:pPr>
      <w:r w:rsidRPr="00866F70">
        <w:rPr>
          <w:b/>
          <w:bCs/>
          <w:sz w:val="24"/>
          <w:szCs w:val="24"/>
          <w:lang w:eastAsia="en-US"/>
        </w:rPr>
        <w:t>A)</w:t>
      </w:r>
      <w:r w:rsidRPr="00521452">
        <w:rPr>
          <w:sz w:val="24"/>
          <w:szCs w:val="24"/>
          <w:lang w:eastAsia="en-US"/>
        </w:rPr>
        <w:t xml:space="preserve"> Binler bölüğünde "576" sayısı vardır.</w:t>
      </w:r>
    </w:p>
    <w:p w:rsidR="00B85536" w:rsidRPr="00521452" w:rsidRDefault="00B85536" w:rsidP="00521452">
      <w:pPr>
        <w:pStyle w:val="NoSpacing"/>
        <w:rPr>
          <w:sz w:val="24"/>
          <w:szCs w:val="24"/>
          <w:lang w:eastAsia="en-US"/>
        </w:rPr>
      </w:pPr>
      <w:r w:rsidRPr="00866F70">
        <w:rPr>
          <w:b/>
          <w:bCs/>
          <w:sz w:val="24"/>
          <w:szCs w:val="24"/>
          <w:lang w:eastAsia="en-US"/>
        </w:rPr>
        <w:t>B)</w:t>
      </w:r>
      <w:r w:rsidRPr="00521452">
        <w:rPr>
          <w:sz w:val="24"/>
          <w:szCs w:val="24"/>
          <w:lang w:eastAsia="en-US"/>
        </w:rPr>
        <w:t xml:space="preserve"> Birler bölüğünde "639" sayısı vardır.</w:t>
      </w:r>
    </w:p>
    <w:p w:rsidR="00B85536" w:rsidRPr="00521452" w:rsidRDefault="00B85536" w:rsidP="00521452">
      <w:pPr>
        <w:pStyle w:val="NoSpacing"/>
        <w:rPr>
          <w:sz w:val="24"/>
          <w:szCs w:val="24"/>
          <w:lang w:eastAsia="en-US"/>
        </w:rPr>
      </w:pPr>
      <w:r w:rsidRPr="00866F70">
        <w:rPr>
          <w:b/>
          <w:bCs/>
          <w:sz w:val="24"/>
          <w:szCs w:val="24"/>
          <w:lang w:eastAsia="en-US"/>
        </w:rPr>
        <w:t>C)</w:t>
      </w:r>
      <w:r w:rsidRPr="00521452">
        <w:rPr>
          <w:sz w:val="24"/>
          <w:szCs w:val="24"/>
          <w:lang w:eastAsia="en-US"/>
        </w:rPr>
        <w:t xml:space="preserve"> Binler basamağındaki rakam "7" dir.</w:t>
      </w:r>
    </w:p>
    <w:p w:rsidR="00B85536" w:rsidRDefault="00B85536" w:rsidP="00521452">
      <w:pPr>
        <w:pStyle w:val="NoSpacing"/>
        <w:rPr>
          <w:color w:val="000000"/>
          <w:sz w:val="24"/>
          <w:szCs w:val="24"/>
          <w:lang w:eastAsia="en-US"/>
        </w:rPr>
      </w:pPr>
      <w:r w:rsidRPr="00866F70">
        <w:rPr>
          <w:b/>
          <w:bCs/>
          <w:sz w:val="24"/>
          <w:szCs w:val="24"/>
          <w:lang w:eastAsia="en-US"/>
        </w:rPr>
        <w:t>D)</w:t>
      </w:r>
      <w:r w:rsidRPr="00521452">
        <w:rPr>
          <w:sz w:val="24"/>
          <w:szCs w:val="24"/>
          <w:lang w:eastAsia="en-US"/>
        </w:rPr>
        <w:t xml:space="preserve"> Binler bölüğünde "57" sayısı vardır.</w:t>
      </w:r>
      <w:r w:rsidRPr="00521452">
        <w:rPr>
          <w:color w:val="000000"/>
          <w:sz w:val="24"/>
          <w:szCs w:val="24"/>
          <w:lang w:eastAsia="en-US"/>
        </w:rPr>
        <w:t xml:space="preserve">   </w:t>
      </w:r>
    </w:p>
    <w:p w:rsidR="00B85536" w:rsidRDefault="00B85536" w:rsidP="00521452">
      <w:pPr>
        <w:pStyle w:val="NoSpacing"/>
        <w:rPr>
          <w:color w:val="000000"/>
          <w:sz w:val="24"/>
          <w:szCs w:val="24"/>
          <w:lang w:eastAsia="en-US"/>
        </w:rPr>
      </w:pPr>
    </w:p>
    <w:p w:rsidR="00B85536" w:rsidRPr="00866F70" w:rsidRDefault="00B85536" w:rsidP="00521452">
      <w:pPr>
        <w:pStyle w:val="NoSpacing"/>
        <w:rPr>
          <w:b/>
          <w:bCs/>
          <w:color w:val="000000"/>
          <w:sz w:val="24"/>
          <w:szCs w:val="24"/>
          <w:lang w:eastAsia="en-US"/>
        </w:rPr>
      </w:pPr>
      <w:r w:rsidRPr="00866F70">
        <w:rPr>
          <w:b/>
          <w:bCs/>
          <w:color w:val="000000"/>
          <w:sz w:val="24"/>
          <w:szCs w:val="24"/>
          <w:lang w:eastAsia="en-US"/>
        </w:rPr>
        <w:t>2) Aşağıdaki işlemde verilmeyen sayıları bulunuz.</w:t>
      </w:r>
    </w:p>
    <w:p w:rsidR="00B85536" w:rsidRPr="00521452" w:rsidRDefault="00B85536" w:rsidP="00511EDC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521452">
        <w:rPr>
          <w:sz w:val="24"/>
          <w:szCs w:val="24"/>
        </w:rPr>
        <w:t xml:space="preserve">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143.25pt;height:94.5pt;visibility:visible">
            <v:imagedata r:id="rId7" o:title=""/>
          </v:shape>
        </w:pict>
      </w:r>
      <w:r w:rsidRPr="00521452">
        <w:rPr>
          <w:sz w:val="24"/>
          <w:szCs w:val="24"/>
        </w:rPr>
        <w:t xml:space="preserve">               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Pr="00866F70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866F70">
        <w:rPr>
          <w:b/>
          <w:bCs/>
          <w:sz w:val="24"/>
          <w:szCs w:val="24"/>
        </w:rPr>
        <w:t>3)  942. 075 sayısına göre on binler ile onlar basamaklarının toplamı kaçtır?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407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bCs/>
          <w:sz w:val="24"/>
          <w:szCs w:val="24"/>
        </w:rPr>
        <w:tab/>
        <w:t>B)</w:t>
      </w:r>
      <w:r>
        <w:rPr>
          <w:sz w:val="24"/>
          <w:szCs w:val="24"/>
        </w:rPr>
        <w:t xml:space="preserve"> 4.007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40.070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40.700</w:t>
      </w:r>
      <w:r w:rsidRPr="00521452">
        <w:rPr>
          <w:sz w:val="24"/>
          <w:szCs w:val="24"/>
        </w:rPr>
        <w:t xml:space="preserve">           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bCs/>
          <w:sz w:val="24"/>
          <w:szCs w:val="24"/>
        </w:rPr>
        <w:t>4)</w:t>
      </w:r>
      <w:r w:rsidRPr="00866F70">
        <w:rPr>
          <w:sz w:val="24"/>
          <w:szCs w:val="24"/>
        </w:rPr>
        <w:t xml:space="preserve">   </w:t>
      </w:r>
      <w:r w:rsidRPr="00866F70">
        <w:rPr>
          <w:b/>
          <w:bCs/>
          <w:color w:val="000000"/>
          <w:sz w:val="24"/>
          <w:szCs w:val="24"/>
        </w:rPr>
        <w:t xml:space="preserve">8 </w:t>
      </w:r>
      <w:r w:rsidRPr="00866F70">
        <w:rPr>
          <w:b/>
          <w:bCs/>
          <w:color w:val="000000"/>
          <w:sz w:val="24"/>
          <w:szCs w:val="24"/>
        </w:rPr>
        <w:sym w:font="Wingdings" w:char="F0A8"/>
      </w:r>
      <w:r w:rsidRPr="00866F70">
        <w:rPr>
          <w:b/>
          <w:bCs/>
          <w:color w:val="000000"/>
          <w:sz w:val="24"/>
          <w:szCs w:val="24"/>
        </w:rPr>
        <w:t xml:space="preserve">56 &lt; 8 656 olduğuna göre  </w:t>
      </w:r>
      <w:r w:rsidRPr="00866F70">
        <w:rPr>
          <w:b/>
          <w:bCs/>
          <w:color w:val="000000"/>
          <w:sz w:val="24"/>
          <w:szCs w:val="24"/>
        </w:rPr>
        <w:sym w:font="Wingdings" w:char="F0A8"/>
      </w:r>
      <w:r w:rsidRPr="00866F70">
        <w:rPr>
          <w:b/>
          <w:bCs/>
          <w:color w:val="000000"/>
          <w:sz w:val="24"/>
          <w:szCs w:val="24"/>
        </w:rPr>
        <w:t xml:space="preserve"> yerine yazılabilecek rakamların toplamı kaçtır?</w:t>
      </w:r>
      <w:r w:rsidRPr="00866F70">
        <w:rPr>
          <w:sz w:val="24"/>
          <w:szCs w:val="24"/>
        </w:rPr>
        <w:t xml:space="preserve"> 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66F70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15</w:t>
      </w:r>
      <w:r>
        <w:rPr>
          <w:sz w:val="24"/>
          <w:szCs w:val="24"/>
        </w:rPr>
        <w:tab/>
      </w:r>
      <w:r w:rsidRPr="00866F70">
        <w:rPr>
          <w:b/>
          <w:bCs/>
          <w:sz w:val="24"/>
          <w:szCs w:val="24"/>
        </w:rPr>
        <w:tab/>
        <w:t>C)</w:t>
      </w:r>
      <w:r>
        <w:rPr>
          <w:sz w:val="24"/>
          <w:szCs w:val="24"/>
        </w:rPr>
        <w:t xml:space="preserve"> 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6F70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25</w:t>
      </w:r>
      <w:r w:rsidRPr="00866F70">
        <w:rPr>
          <w:sz w:val="24"/>
          <w:szCs w:val="24"/>
        </w:rPr>
        <w:t xml:space="preserve">   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66F70">
        <w:rPr>
          <w:sz w:val="24"/>
          <w:szCs w:val="24"/>
        </w:rPr>
        <w:t xml:space="preserve"> </w:t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BD2A0F">
        <w:rPr>
          <w:b/>
          <w:bCs/>
          <w:sz w:val="24"/>
          <w:szCs w:val="24"/>
        </w:rPr>
        <w:t>5)</w:t>
      </w:r>
      <w:r>
        <w:rPr>
          <w:b/>
          <w:bCs/>
          <w:sz w:val="24"/>
          <w:szCs w:val="24"/>
        </w:rPr>
        <w:t xml:space="preserve">    </w:t>
      </w:r>
      <w:r w:rsidRPr="00BD2A0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6.825 --------------</w:t>
      </w:r>
      <w:r w:rsidRPr="004878C5">
        <w:rPr>
          <w:b/>
          <w:bCs/>
          <w:sz w:val="24"/>
          <w:szCs w:val="24"/>
        </w:rPr>
        <w:sym w:font="Wingdings" w:char="F0E0"/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2.347 --------------</w:t>
      </w:r>
      <w:r w:rsidRPr="004878C5">
        <w:rPr>
          <w:b/>
          <w:bCs/>
          <w:sz w:val="24"/>
          <w:szCs w:val="24"/>
        </w:rPr>
        <w:sym w:font="Wingdings" w:char="F0E0"/>
      </w:r>
    </w:p>
    <w:p w:rsidR="00B85536" w:rsidRDefault="00B85536" w:rsidP="00723CD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+___________                 +___________</w:t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Yukarıdaki toplama işlemini en yakın </w:t>
      </w:r>
      <w:r w:rsidRPr="00723CD6">
        <w:rPr>
          <w:b/>
          <w:bCs/>
          <w:sz w:val="24"/>
          <w:szCs w:val="24"/>
          <w:u w:val="single"/>
        </w:rPr>
        <w:t>onluğa</w:t>
      </w:r>
      <w:r>
        <w:rPr>
          <w:b/>
          <w:bCs/>
          <w:sz w:val="24"/>
          <w:szCs w:val="24"/>
        </w:rPr>
        <w:t xml:space="preserve"> yuvarlayarak tahmin edersek aşağıdaki bilgilerden hangisi yanlış olur?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İşlem sonucu tahmini sonuçtan büyüktür.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Tahminimiz işlem sonucundan büyüktür.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Tahmin, işlemden 2 eksiktir.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D</w:t>
      </w:r>
      <w:r>
        <w:rPr>
          <w:sz w:val="24"/>
          <w:szCs w:val="24"/>
        </w:rPr>
        <w:t>) İşlem sonucu ve tahmin 4 basamaklıdır.</w:t>
      </w:r>
    </w:p>
    <w:p w:rsidR="00B85536" w:rsidRPr="000C4AEB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Pr="000C4AEB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6)     </w:t>
      </w:r>
      <w:r w:rsidRPr="000C4AEB">
        <w:rPr>
          <w:b/>
          <w:bCs/>
          <w:sz w:val="24"/>
          <w:szCs w:val="24"/>
        </w:rPr>
        <w:t>87.</w:t>
      </w:r>
      <w:r>
        <w:rPr>
          <w:b/>
          <w:bCs/>
          <w:sz w:val="24"/>
          <w:szCs w:val="24"/>
        </w:rPr>
        <w:t>64</w:t>
      </w:r>
      <w:r w:rsidRPr="000C4AEB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--------------</w:t>
      </w:r>
      <w:r w:rsidRPr="004878C5">
        <w:rPr>
          <w:b/>
          <w:bCs/>
          <w:sz w:val="24"/>
          <w:szCs w:val="24"/>
        </w:rPr>
        <w:sym w:font="Wingdings" w:char="F0E0"/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bCs/>
          <w:sz w:val="24"/>
          <w:szCs w:val="24"/>
        </w:rPr>
        <w:t>15.739 --------------</w:t>
      </w:r>
      <w:r w:rsidRPr="004878C5">
        <w:rPr>
          <w:b/>
          <w:bCs/>
          <w:sz w:val="24"/>
          <w:szCs w:val="24"/>
        </w:rPr>
        <w:sym w:font="Wingdings" w:char="F0E0"/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-___________                 -___________</w:t>
      </w: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Yukardaki çıkarma işlemi en yakın </w:t>
      </w:r>
      <w:r w:rsidRPr="004878C5">
        <w:rPr>
          <w:b/>
          <w:bCs/>
          <w:sz w:val="24"/>
          <w:szCs w:val="24"/>
          <w:u w:val="single"/>
        </w:rPr>
        <w:t>yüzlüğe</w:t>
      </w:r>
      <w:r>
        <w:rPr>
          <w:b/>
          <w:bCs/>
          <w:sz w:val="24"/>
          <w:szCs w:val="24"/>
        </w:rPr>
        <w:t xml:space="preserve"> yuvarlayarak tahmin edersek fark için ne diyebiliriz?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Fark 8 fazladır.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Fark 18 fazladır.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Fark 8 eksiktir.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D)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Fark 18 eksiktir.</w:t>
      </w:r>
    </w:p>
    <w:p w:rsidR="00B85536" w:rsidRPr="008E62D7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8E62D7">
        <w:rPr>
          <w:b/>
          <w:bCs/>
          <w:sz w:val="24"/>
          <w:szCs w:val="24"/>
        </w:rPr>
        <w:t>7) Bir sporcu birinci gün 2647m, ikinci gün 2089m ve üçüncü gün de 3172m koştuysa toplam kaç m koşmuş olur?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Yedi bin sekiz yüz dokuz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Yetmiş dokuz bin sekiz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Yedi yüz doksan bin sekiz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Yedi bin dokuz yüz sekiz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Pr="008E62D7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8) Bir tiyatro ilk gün 6217 kişi; ikinci gün ise ilk günden 385 fazla kişi gelmiştir. Buna göre tiyatroyu izleyen toplam kişi sayısı kaçtır?    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6602</w:t>
      </w:r>
      <w:r w:rsidRPr="00BD2A0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12.819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6987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2.918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Pr="008E62D7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8E62D7">
        <w:rPr>
          <w:b/>
          <w:bCs/>
          <w:sz w:val="24"/>
          <w:szCs w:val="24"/>
        </w:rPr>
        <w:t>9) 4 basamaklı en büyük çift sayı ile 3 basamaklı en küçük tek sayının farkı kaçtır?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9897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9899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9987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9989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b/>
          <w:bCs/>
          <w:sz w:val="24"/>
          <w:szCs w:val="24"/>
        </w:rPr>
      </w:pPr>
    </w:p>
    <w:p w:rsidR="00B85536" w:rsidRPr="008E62D7" w:rsidRDefault="00B85536" w:rsidP="00BC5100">
      <w:pPr>
        <w:spacing w:after="0" w:line="240" w:lineRule="auto"/>
        <w:rPr>
          <w:b/>
          <w:bCs/>
          <w:sz w:val="24"/>
          <w:szCs w:val="24"/>
        </w:rPr>
      </w:pPr>
      <w:r w:rsidRPr="008E62D7">
        <w:rPr>
          <w:b/>
          <w:bCs/>
          <w:sz w:val="24"/>
          <w:szCs w:val="24"/>
        </w:rPr>
        <w:t>10) 4/A sınıfı toplam 5647 sayfa kitap okumuştur. 4/B sınıfı ise 4/A sınıfından 248 sayfa eksik kitap okumuştur. Buna göre iki sınıfın okuduğu toplam sayfa sayısı kaçtır?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 xml:space="preserve">A) </w:t>
      </w:r>
      <w:r w:rsidRPr="008E62D7">
        <w:rPr>
          <w:sz w:val="24"/>
          <w:szCs w:val="24"/>
        </w:rPr>
        <w:t>10.046</w:t>
      </w:r>
      <w:r w:rsidRPr="008E62D7"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ab/>
        <w:t>B)</w:t>
      </w:r>
      <w:r>
        <w:rPr>
          <w:sz w:val="24"/>
          <w:szCs w:val="24"/>
        </w:rPr>
        <w:t xml:space="preserve"> 11.046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8E62D7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5399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E62D7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5.647</w: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  <w:r w:rsidRPr="00966B87">
        <w:rPr>
          <w:b/>
          <w:bCs/>
          <w:sz w:val="24"/>
          <w:szCs w:val="24"/>
        </w:rPr>
        <w:pict>
          <v:shape id="_x0000_i1026" type="#_x0000_t75" style="width:244.5pt;height:63pt">
            <v:imagedata r:id="rId8" o:title=""/>
          </v:shape>
        </w:pict>
      </w: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Default="00B85536" w:rsidP="00BC5100">
      <w:pPr>
        <w:spacing w:after="0" w:line="240" w:lineRule="auto"/>
        <w:rPr>
          <w:sz w:val="24"/>
          <w:szCs w:val="24"/>
        </w:rPr>
      </w:pPr>
    </w:p>
    <w:p w:rsidR="00B85536" w:rsidRPr="008E62D7" w:rsidRDefault="00B85536" w:rsidP="00011F69">
      <w:pPr>
        <w:spacing w:after="0" w:line="240" w:lineRule="auto"/>
        <w:ind w:left="70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Ba</w:t>
      </w:r>
      <w:r w:rsidRPr="008E62D7">
        <w:rPr>
          <w:b/>
          <w:bCs/>
          <w:sz w:val="24"/>
          <w:szCs w:val="24"/>
        </w:rPr>
        <w:t>şarılar dilerim.</w:t>
      </w:r>
    </w:p>
    <w:sectPr w:rsidR="00B85536" w:rsidRPr="008E62D7" w:rsidSect="00521452">
      <w:headerReference w:type="default" r:id="rId9"/>
      <w:headerReference w:type="first" r:id="rId10"/>
      <w:pgSz w:w="11906" w:h="16838"/>
      <w:pgMar w:top="567" w:right="567" w:bottom="567" w:left="567" w:header="283" w:footer="283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536" w:rsidRDefault="00B85536" w:rsidP="00C45EE9">
      <w:pPr>
        <w:spacing w:after="0" w:line="240" w:lineRule="auto"/>
      </w:pPr>
      <w:r>
        <w:separator/>
      </w:r>
    </w:p>
  </w:endnote>
  <w:endnote w:type="continuationSeparator" w:id="0">
    <w:p w:rsidR="00B85536" w:rsidRDefault="00B85536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536" w:rsidRDefault="00B85536" w:rsidP="00C45EE9">
      <w:pPr>
        <w:spacing w:after="0" w:line="240" w:lineRule="auto"/>
      </w:pPr>
      <w:r>
        <w:separator/>
      </w:r>
    </w:p>
  </w:footnote>
  <w:footnote w:type="continuationSeparator" w:id="0">
    <w:p w:rsidR="00B85536" w:rsidRDefault="00B85536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536" w:rsidRPr="00643B32" w:rsidRDefault="00B85536" w:rsidP="00643B32">
    <w:pPr>
      <w:spacing w:after="0"/>
      <w:jc w:val="center"/>
      <w:rPr>
        <w:rFonts w:ascii="Comic Sans MS" w:hAnsi="Comic Sans MS" w:cs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536" w:rsidRPr="008E62D7" w:rsidRDefault="00B85536" w:rsidP="008E62D7">
    <w:pPr>
      <w:spacing w:after="0"/>
      <w:rPr>
        <w:rFonts w:ascii="Comic Sans MS" w:hAnsi="Comic Sans MS" w:cs="Comic Sans MS"/>
        <w:sz w:val="24"/>
        <w:szCs w:val="24"/>
      </w:rPr>
    </w:pPr>
    <w:r>
      <w:rPr>
        <w:rFonts w:ascii="Comic Sans MS" w:hAnsi="Comic Sans MS" w:cs="Comic Sans MS"/>
        <w:sz w:val="24"/>
        <w:szCs w:val="24"/>
      </w:rPr>
      <w:t xml:space="preserve"> Adı-Soyadı:………………………………………………   Sınıfı……….</w:t>
    </w:r>
    <w:r>
      <w:rPr>
        <w:rFonts w:ascii="Comic Sans MS" w:hAnsi="Comic Sans MS" w:cs="Comic Sans MS"/>
        <w:sz w:val="24"/>
        <w:szCs w:val="24"/>
      </w:rPr>
      <w:tab/>
      <w:t>Tarih: 08/11/2019</w:t>
    </w:r>
    <w:r>
      <w:rPr>
        <w:rFonts w:ascii="Comic Sans MS" w:hAnsi="Comic Sans MS" w:cs="Comic Sans MS"/>
        <w:sz w:val="24"/>
        <w:szCs w:val="24"/>
      </w:rPr>
      <w:tab/>
    </w:r>
    <w:r>
      <w:rPr>
        <w:rFonts w:ascii="Comic Sans MS" w:hAnsi="Comic Sans MS" w:cs="Comic Sans MS"/>
        <w:sz w:val="24"/>
        <w:szCs w:val="24"/>
      </w:rPr>
      <w:tab/>
      <w:t xml:space="preserve">  NOT:…….</w:t>
    </w:r>
    <w:r>
      <w:rPr>
        <w:rFonts w:ascii="Comic Sans MS" w:hAnsi="Comic Sans MS" w:cs="Comic Sans MS"/>
        <w:sz w:val="24"/>
        <w:szCs w:val="24"/>
      </w:rPr>
      <w:tab/>
    </w:r>
    <w:r>
      <w:rPr>
        <w:rFonts w:ascii="Comic Sans MS" w:hAnsi="Comic Sans MS" w:cs="Comic Sans MS"/>
        <w:sz w:val="24"/>
        <w:szCs w:val="24"/>
      </w:rPr>
      <w:tab/>
    </w:r>
    <w:r>
      <w:rPr>
        <w:rFonts w:ascii="Comic Sans MS" w:hAnsi="Comic Sans MS" w:cs="Comic Sans MS"/>
        <w:sz w:val="24"/>
        <w:szCs w:val="24"/>
      </w:rPr>
      <w:tab/>
    </w:r>
    <w:r>
      <w:rPr>
        <w:rFonts w:ascii="Comic Sans MS" w:hAnsi="Comic Sans MS" w:cs="Comic Sans MS"/>
        <w:sz w:val="24"/>
        <w:szCs w:val="24"/>
      </w:rPr>
      <w:tab/>
    </w:r>
  </w:p>
  <w:p w:rsidR="00B85536" w:rsidRDefault="00B85536" w:rsidP="008E62D7">
    <w:pPr>
      <w:spacing w:after="0"/>
      <w:jc w:val="center"/>
      <w:rPr>
        <w:rFonts w:ascii="Comic Sans MS" w:hAnsi="Comic Sans MS" w:cs="Comic Sans MS"/>
        <w:sz w:val="24"/>
        <w:szCs w:val="24"/>
      </w:rPr>
    </w:pPr>
    <w:r>
      <w:rPr>
        <w:rFonts w:ascii="Comic Sans MS" w:hAnsi="Comic Sans MS" w:cs="Comic Sans MS"/>
        <w:sz w:val="24"/>
        <w:szCs w:val="24"/>
      </w:rPr>
      <w:t>YAZICIK İLKOKULU 4-A SINIFI</w:t>
    </w:r>
  </w:p>
  <w:p w:rsidR="00B85536" w:rsidRPr="00583547" w:rsidRDefault="00B85536" w:rsidP="008E62D7">
    <w:pPr>
      <w:spacing w:after="0"/>
      <w:jc w:val="center"/>
      <w:rPr>
        <w:rFonts w:ascii="Comic Sans MS" w:hAnsi="Comic Sans MS" w:cs="Comic Sans MS"/>
        <w:sz w:val="24"/>
        <w:szCs w:val="24"/>
      </w:rPr>
    </w:pPr>
    <w:r w:rsidRPr="008E62D7">
      <w:rPr>
        <w:rFonts w:ascii="Comic Sans MS" w:hAnsi="Comic Sans MS" w:cs="Comic Sans MS"/>
        <w:sz w:val="24"/>
        <w:szCs w:val="24"/>
      </w:rPr>
      <w:t>MATEMATİK DERSİ</w:t>
    </w:r>
    <w:r>
      <w:rPr>
        <w:rFonts w:ascii="Comic Sans MS" w:hAnsi="Comic Sans MS" w:cs="Comic Sans MS"/>
        <w:sz w:val="24"/>
        <w:szCs w:val="24"/>
      </w:rPr>
      <w:t xml:space="preserve">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3" w:hanging="360"/>
      </w:pPr>
    </w:lvl>
    <w:lvl w:ilvl="2" w:tplc="041F001B">
      <w:start w:val="1"/>
      <w:numFmt w:val="lowerRoman"/>
      <w:lvlText w:val="%3."/>
      <w:lvlJc w:val="right"/>
      <w:pPr>
        <w:ind w:left="1873" w:hanging="180"/>
      </w:pPr>
    </w:lvl>
    <w:lvl w:ilvl="3" w:tplc="041F000F">
      <w:start w:val="1"/>
      <w:numFmt w:val="decimal"/>
      <w:lvlText w:val="%4."/>
      <w:lvlJc w:val="left"/>
      <w:pPr>
        <w:ind w:left="2593" w:hanging="360"/>
      </w:pPr>
    </w:lvl>
    <w:lvl w:ilvl="4" w:tplc="041F0019">
      <w:start w:val="1"/>
      <w:numFmt w:val="lowerLetter"/>
      <w:lvlText w:val="%5."/>
      <w:lvlJc w:val="left"/>
      <w:pPr>
        <w:ind w:left="3313" w:hanging="360"/>
      </w:pPr>
    </w:lvl>
    <w:lvl w:ilvl="5" w:tplc="041F001B">
      <w:start w:val="1"/>
      <w:numFmt w:val="lowerRoman"/>
      <w:lvlText w:val="%6."/>
      <w:lvlJc w:val="right"/>
      <w:pPr>
        <w:ind w:left="4033" w:hanging="180"/>
      </w:pPr>
    </w:lvl>
    <w:lvl w:ilvl="6" w:tplc="041F000F">
      <w:start w:val="1"/>
      <w:numFmt w:val="decimal"/>
      <w:lvlText w:val="%7."/>
      <w:lvlJc w:val="left"/>
      <w:pPr>
        <w:ind w:left="4753" w:hanging="360"/>
      </w:pPr>
    </w:lvl>
    <w:lvl w:ilvl="7" w:tplc="041F0019">
      <w:start w:val="1"/>
      <w:numFmt w:val="lowerLetter"/>
      <w:lvlText w:val="%8."/>
      <w:lvlJc w:val="left"/>
      <w:pPr>
        <w:ind w:left="5473" w:hanging="360"/>
      </w:pPr>
    </w:lvl>
    <w:lvl w:ilvl="8" w:tplc="041F001B">
      <w:start w:val="1"/>
      <w:numFmt w:val="lowerRoman"/>
      <w:lvlText w:val="%9."/>
      <w:lvlJc w:val="right"/>
      <w:pPr>
        <w:ind w:left="6193" w:hanging="180"/>
      </w:pPr>
    </w:lvl>
  </w:abstractNum>
  <w:abstractNum w:abstractNumId="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3" w:hanging="360"/>
      </w:pPr>
    </w:lvl>
    <w:lvl w:ilvl="2" w:tplc="041F001B">
      <w:start w:val="1"/>
      <w:numFmt w:val="lowerRoman"/>
      <w:lvlText w:val="%3."/>
      <w:lvlJc w:val="right"/>
      <w:pPr>
        <w:ind w:left="1873" w:hanging="180"/>
      </w:pPr>
    </w:lvl>
    <w:lvl w:ilvl="3" w:tplc="041F000F">
      <w:start w:val="1"/>
      <w:numFmt w:val="decimal"/>
      <w:lvlText w:val="%4."/>
      <w:lvlJc w:val="left"/>
      <w:pPr>
        <w:ind w:left="2593" w:hanging="360"/>
      </w:pPr>
    </w:lvl>
    <w:lvl w:ilvl="4" w:tplc="041F0019">
      <w:start w:val="1"/>
      <w:numFmt w:val="lowerLetter"/>
      <w:lvlText w:val="%5."/>
      <w:lvlJc w:val="left"/>
      <w:pPr>
        <w:ind w:left="3313" w:hanging="360"/>
      </w:pPr>
    </w:lvl>
    <w:lvl w:ilvl="5" w:tplc="041F001B">
      <w:start w:val="1"/>
      <w:numFmt w:val="lowerRoman"/>
      <w:lvlText w:val="%6."/>
      <w:lvlJc w:val="right"/>
      <w:pPr>
        <w:ind w:left="4033" w:hanging="180"/>
      </w:pPr>
    </w:lvl>
    <w:lvl w:ilvl="6" w:tplc="041F000F">
      <w:start w:val="1"/>
      <w:numFmt w:val="decimal"/>
      <w:lvlText w:val="%7."/>
      <w:lvlJc w:val="left"/>
      <w:pPr>
        <w:ind w:left="4753" w:hanging="360"/>
      </w:pPr>
    </w:lvl>
    <w:lvl w:ilvl="7" w:tplc="041F0019">
      <w:start w:val="1"/>
      <w:numFmt w:val="lowerLetter"/>
      <w:lvlText w:val="%8."/>
      <w:lvlJc w:val="left"/>
      <w:pPr>
        <w:ind w:left="5473" w:hanging="360"/>
      </w:pPr>
    </w:lvl>
    <w:lvl w:ilvl="8" w:tplc="041F001B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EE9"/>
    <w:rsid w:val="00011F69"/>
    <w:rsid w:val="00030DFE"/>
    <w:rsid w:val="00051A7A"/>
    <w:rsid w:val="00056251"/>
    <w:rsid w:val="00097A17"/>
    <w:rsid w:val="000C3FB2"/>
    <w:rsid w:val="000C4AEB"/>
    <w:rsid w:val="001100D9"/>
    <w:rsid w:val="00116B1F"/>
    <w:rsid w:val="00173E38"/>
    <w:rsid w:val="001B49FA"/>
    <w:rsid w:val="00200BCF"/>
    <w:rsid w:val="002922BA"/>
    <w:rsid w:val="003039A4"/>
    <w:rsid w:val="003211D9"/>
    <w:rsid w:val="00360867"/>
    <w:rsid w:val="003B5CB2"/>
    <w:rsid w:val="003D1757"/>
    <w:rsid w:val="003E45E4"/>
    <w:rsid w:val="0040282C"/>
    <w:rsid w:val="004878C5"/>
    <w:rsid w:val="004C615A"/>
    <w:rsid w:val="004E47B8"/>
    <w:rsid w:val="00507F8D"/>
    <w:rsid w:val="00511EDC"/>
    <w:rsid w:val="00512487"/>
    <w:rsid w:val="00517A06"/>
    <w:rsid w:val="00521452"/>
    <w:rsid w:val="0053356E"/>
    <w:rsid w:val="00583547"/>
    <w:rsid w:val="00592781"/>
    <w:rsid w:val="00607B5D"/>
    <w:rsid w:val="00632313"/>
    <w:rsid w:val="00643B32"/>
    <w:rsid w:val="006A507C"/>
    <w:rsid w:val="006C1962"/>
    <w:rsid w:val="006C3C07"/>
    <w:rsid w:val="006D4578"/>
    <w:rsid w:val="00716A2B"/>
    <w:rsid w:val="00723CD6"/>
    <w:rsid w:val="00730FBA"/>
    <w:rsid w:val="007D51D2"/>
    <w:rsid w:val="008534A1"/>
    <w:rsid w:val="00866F70"/>
    <w:rsid w:val="00891DC0"/>
    <w:rsid w:val="008B75FE"/>
    <w:rsid w:val="008C21C2"/>
    <w:rsid w:val="008E62D7"/>
    <w:rsid w:val="00966B87"/>
    <w:rsid w:val="00A0316A"/>
    <w:rsid w:val="00A40923"/>
    <w:rsid w:val="00A54C6C"/>
    <w:rsid w:val="00A67289"/>
    <w:rsid w:val="00B01011"/>
    <w:rsid w:val="00B02E1C"/>
    <w:rsid w:val="00B85536"/>
    <w:rsid w:val="00B928EE"/>
    <w:rsid w:val="00BA224C"/>
    <w:rsid w:val="00BC5100"/>
    <w:rsid w:val="00BD2A0F"/>
    <w:rsid w:val="00BD3B8F"/>
    <w:rsid w:val="00C433FE"/>
    <w:rsid w:val="00C45EE9"/>
    <w:rsid w:val="00CA7083"/>
    <w:rsid w:val="00CE37C5"/>
    <w:rsid w:val="00CE3F0C"/>
    <w:rsid w:val="00D03C8F"/>
    <w:rsid w:val="00DF4C84"/>
    <w:rsid w:val="00E82968"/>
    <w:rsid w:val="00EA0C31"/>
    <w:rsid w:val="00EC028E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C8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5EE9"/>
  </w:style>
  <w:style w:type="paragraph" w:styleId="Footer">
    <w:name w:val="footer"/>
    <w:basedOn w:val="Normal"/>
    <w:link w:val="Footer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5EE9"/>
  </w:style>
  <w:style w:type="paragraph" w:styleId="ListParagraph">
    <w:name w:val="List Paragraph"/>
    <w:basedOn w:val="Normal"/>
    <w:uiPriority w:val="99"/>
    <w:qFormat/>
    <w:rsid w:val="00C45EE9"/>
    <w:pPr>
      <w:ind w:left="720"/>
    </w:pPr>
  </w:style>
  <w:style w:type="table" w:styleId="TableGrid">
    <w:name w:val="Table Grid"/>
    <w:basedOn w:val="TableNormal"/>
    <w:uiPriority w:val="99"/>
    <w:rsid w:val="00C45E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316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11EDC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624</Words>
  <Characters>3562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ENDER</dc:creator>
  <cp:keywords/>
  <dc:description/>
  <cp:lastModifiedBy>user</cp:lastModifiedBy>
  <cp:revision>7</cp:revision>
  <cp:lastPrinted>2019-11-03T13:57:00Z</cp:lastPrinted>
  <dcterms:created xsi:type="dcterms:W3CDTF">2019-10-31T08:22:00Z</dcterms:created>
  <dcterms:modified xsi:type="dcterms:W3CDTF">2019-11-03T13:57:00Z</dcterms:modified>
</cp:coreProperties>
</file>