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AC7" w:rsidRDefault="009F7AC7"/>
    <w:p w:rsidR="009F7AC7" w:rsidRDefault="009F7AC7" w:rsidP="008C4DBC">
      <w:pPr>
        <w:jc w:val="center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2019-2020 ÖĞRETİM YILI </w:t>
      </w:r>
      <w:r>
        <w:rPr>
          <w:rFonts w:ascii="Calibri Light" w:hAnsi="Calibri Light" w:cs="Calibri Light"/>
          <w:sz w:val="24"/>
          <w:szCs w:val="24"/>
        </w:rPr>
        <w:t xml:space="preserve">YAZICIK </w:t>
      </w:r>
      <w:r w:rsidRPr="00C012DB">
        <w:rPr>
          <w:rFonts w:ascii="Calibri Light" w:hAnsi="Calibri Light" w:cs="Calibri Light"/>
          <w:sz w:val="24"/>
          <w:szCs w:val="24"/>
        </w:rPr>
        <w:t>İLKOKULU</w:t>
      </w:r>
    </w:p>
    <w:p w:rsidR="009F7AC7" w:rsidRDefault="009F7AC7" w:rsidP="008C4DBC">
      <w:pPr>
        <w:jc w:val="center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>4. SINIF  FEN BİLİMLERİ DERSİ 1. DÖNEM 1. YAZILI SINAVI</w:t>
      </w:r>
    </w:p>
    <w:p w:rsidR="009F7AC7" w:rsidRDefault="009F7AC7" w:rsidP="008C4DBC">
      <w:pPr>
        <w:rPr>
          <w:rFonts w:ascii="Calibri Light" w:hAnsi="Calibri Light" w:cs="Calibri Light"/>
          <w:sz w:val="24"/>
          <w:szCs w:val="24"/>
        </w:rPr>
      </w:pPr>
      <w:r>
        <w:rPr>
          <w:noProof/>
          <w:lang w:eastAsia="tr-TR"/>
        </w:rPr>
        <w:pict>
          <v:rect id="Dikdörtgen 1" o:spid="_x0000_s1026" style="position:absolute;margin-left:5.55pt;margin-top:1.5pt;width:237.7pt;height:48.25pt;z-index:251654144;visibility:visible">
            <v:textbox>
              <w:txbxContent>
                <w:p w:rsidR="009F7AC7" w:rsidRDefault="009F7AC7" w:rsidP="008C4DBC">
                  <w:r>
                    <w:t>ADI -SOYADI:………………………….………………………….</w:t>
                  </w:r>
                </w:p>
                <w:p w:rsidR="009F7AC7" w:rsidRDefault="009F7AC7" w:rsidP="008C4DBC">
                  <w:r>
                    <w:t>NO :……………………SINIFI:……………07.11.2019</w:t>
                  </w:r>
                </w:p>
              </w:txbxContent>
            </v:textbox>
          </v:rect>
        </w:pict>
      </w:r>
    </w:p>
    <w:p w:rsidR="009F7AC7" w:rsidRDefault="009F7AC7">
      <w:bookmarkStart w:id="0" w:name="_GoBack"/>
      <w:bookmarkEnd w:id="0"/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Pr="00D50886" w:rsidRDefault="009F7AC7" w:rsidP="008C4DBC">
      <w:pPr>
        <w:rPr>
          <w:rFonts w:ascii="Calibri Light" w:hAnsi="Calibri Light" w:cs="Calibri Light"/>
          <w:b/>
          <w:bCs/>
          <w:i/>
          <w:iCs/>
          <w:sz w:val="26"/>
          <w:szCs w:val="26"/>
        </w:rPr>
      </w:pPr>
      <w:r w:rsidRPr="00D50886">
        <w:rPr>
          <w:rFonts w:ascii="Calibri Light" w:hAnsi="Calibri Light" w:cs="Calibri Light"/>
          <w:b/>
          <w:bCs/>
          <w:i/>
          <w:iCs/>
          <w:sz w:val="26"/>
          <w:szCs w:val="26"/>
        </w:rPr>
        <w:t>A) Aşağıdaki bilgilerden doğru olanları ( D ) yanlış olanlara ( Y ) harfleri ile belirtiniz.</w:t>
      </w:r>
    </w:p>
    <w:p w:rsidR="009F7AC7" w:rsidRPr="00D50886" w:rsidRDefault="009F7AC7" w:rsidP="008C4DBC">
      <w:pPr>
        <w:rPr>
          <w:rFonts w:ascii="Calibri Light" w:hAnsi="Calibri Light" w:cs="Calibri Light"/>
          <w:b/>
          <w:bCs/>
          <w:i/>
          <w:iCs/>
          <w:sz w:val="26"/>
          <w:szCs w:val="26"/>
        </w:rPr>
      </w:pPr>
      <w:r w:rsidRPr="00D50886">
        <w:rPr>
          <w:rFonts w:ascii="Calibri Light" w:hAnsi="Calibri Light" w:cs="Calibri Light"/>
          <w:b/>
          <w:bCs/>
          <w:i/>
          <w:iCs/>
          <w:sz w:val="26"/>
          <w:szCs w:val="26"/>
        </w:rPr>
        <w:t xml:space="preserve"> (her doğru 2puan ,10x2=20 puan)</w:t>
      </w:r>
    </w:p>
    <w:p w:rsidR="009F7AC7" w:rsidRPr="00C012DB" w:rsidRDefault="009F7AC7" w:rsidP="008C4DBC">
      <w:pPr>
        <w:spacing w:line="240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  ) Kayaçların farklı renkte olmasının sebebi  yapılarındaki farklı minerallerdir</w:t>
      </w:r>
    </w:p>
    <w:p w:rsidR="009F7AC7" w:rsidRDefault="009F7AC7" w:rsidP="008C4DBC">
      <w:pPr>
        <w:tabs>
          <w:tab w:val="left" w:pos="426"/>
        </w:tabs>
        <w:spacing w:after="0" w:line="240" w:lineRule="auto"/>
      </w:pPr>
      <w:r w:rsidRPr="007E7A05">
        <w:rPr>
          <w:rFonts w:ascii="Calibri Light" w:hAnsi="Calibri Light" w:cs="Calibri Light"/>
          <w:sz w:val="24"/>
          <w:szCs w:val="24"/>
        </w:rPr>
        <w:t xml:space="preserve">(  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7E7A05">
        <w:rPr>
          <w:rFonts w:ascii="Calibri Light" w:hAnsi="Calibri Light" w:cs="Calibri Light"/>
          <w:sz w:val="24"/>
          <w:szCs w:val="24"/>
        </w:rPr>
        <w:t xml:space="preserve">  ) Kayaçlar dış faktörlerle parçalanarak kaya, çakıl, taş ve kuma dönüşür</w:t>
      </w:r>
      <w:r w:rsidRPr="007E7A05">
        <w:t>.</w:t>
      </w:r>
    </w:p>
    <w:p w:rsidR="009F7AC7" w:rsidRPr="007E7A05" w:rsidRDefault="009F7AC7" w:rsidP="008C4DBC">
      <w:pPr>
        <w:tabs>
          <w:tab w:val="left" w:pos="426"/>
        </w:tabs>
        <w:spacing w:after="0" w:line="240" w:lineRule="auto"/>
      </w:pPr>
    </w:p>
    <w:p w:rsidR="009F7AC7" w:rsidRPr="00C012DB" w:rsidRDefault="009F7AC7" w:rsidP="008C4DBC">
      <w:pPr>
        <w:spacing w:line="240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  )  Canlılara ait  ; kabuk, diş, kemik, deri, yaprak, dal kalıntıları veya bunların izleri fosil olarak nitelendirilir.</w:t>
      </w:r>
    </w:p>
    <w:p w:rsidR="009F7AC7" w:rsidRPr="00C012DB" w:rsidRDefault="009F7AC7" w:rsidP="008C4DBC">
      <w:pPr>
        <w:pStyle w:val="NoSpacing"/>
        <w:spacing w:line="240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 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)  Proteinler vücudumuzda yapıcı - onarıcı besin içerikleridir.</w:t>
      </w:r>
    </w:p>
    <w:p w:rsidR="009F7AC7" w:rsidRPr="00C012DB" w:rsidRDefault="009F7AC7" w:rsidP="008C4DBC">
      <w:pPr>
        <w:pStyle w:val="NoSpacing"/>
        <w:spacing w:line="240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 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)  Dünyamız hem kendi etrafında dönmekte hem de güneş etrafında dolanmaktadır.</w:t>
      </w:r>
    </w:p>
    <w:p w:rsidR="009F7AC7" w:rsidRPr="00C012DB" w:rsidRDefault="009F7AC7" w:rsidP="008C4DBC">
      <w:pPr>
        <w:spacing w:line="240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  )  Bütün kayaçların renkleri ve parlaklığı aynıdır.</w:t>
      </w:r>
      <w:r w:rsidRPr="00C012DB">
        <w:rPr>
          <w:rFonts w:ascii="Calibri Light" w:hAnsi="Calibri Light" w:cs="Calibri Light"/>
          <w:sz w:val="24"/>
          <w:szCs w:val="24"/>
        </w:rPr>
        <w:tab/>
      </w:r>
    </w:p>
    <w:p w:rsidR="009F7AC7" w:rsidRPr="00C012DB" w:rsidRDefault="009F7AC7" w:rsidP="008C4DBC">
      <w:pPr>
        <w:spacing w:line="240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 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)  Dünyamız Güneş etrafında dolanmasını 24 saatte tamamlar.</w:t>
      </w:r>
    </w:p>
    <w:p w:rsidR="009F7AC7" w:rsidRPr="00C012DB" w:rsidRDefault="009F7AC7" w:rsidP="008C4DBC">
      <w:pPr>
        <w:spacing w:after="160" w:line="259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 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)  Dünya’nın her yerine Güneş ışığı aynı anda ulaşır.  </w:t>
      </w:r>
    </w:p>
    <w:p w:rsidR="009F7AC7" w:rsidRDefault="009F7AC7" w:rsidP="008C4DBC">
      <w:pPr>
        <w:spacing w:after="160" w:line="259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  )  Bakır ,iletken özelliği nedeniyle elektrikli alet ve makinelerde kullanılır</w:t>
      </w:r>
    </w:p>
    <w:p w:rsidR="009F7AC7" w:rsidRPr="00C012DB" w:rsidRDefault="009F7AC7" w:rsidP="008C4DBC">
      <w:pPr>
        <w:pStyle w:val="NoSpacing"/>
        <w:tabs>
          <w:tab w:val="left" w:pos="426"/>
        </w:tabs>
        <w:spacing w:after="0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(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   )</w:t>
      </w:r>
      <w:r>
        <w:rPr>
          <w:rFonts w:ascii="Calibri Light" w:hAnsi="Calibri Light" w:cs="Calibri Light"/>
          <w:sz w:val="24"/>
          <w:szCs w:val="24"/>
        </w:rPr>
        <w:t xml:space="preserve">  </w:t>
      </w:r>
      <w:r w:rsidRPr="00C012DB">
        <w:rPr>
          <w:rFonts w:ascii="Calibri Light" w:hAnsi="Calibri Light" w:cs="Calibri Light"/>
          <w:sz w:val="24"/>
          <w:szCs w:val="24"/>
          <w:lang w:eastAsia="tr-TR"/>
        </w:rPr>
        <w:t>Et ve süt ürünleri protein bakımından zengin besinlerdir.</w:t>
      </w:r>
    </w:p>
    <w:p w:rsidR="009F7AC7" w:rsidRDefault="009F7AC7"/>
    <w:p w:rsidR="009F7AC7" w:rsidRDefault="009F7AC7"/>
    <w:p w:rsidR="009F7AC7" w:rsidRDefault="009F7AC7"/>
    <w:p w:rsidR="009F7AC7" w:rsidRDefault="009F7AC7"/>
    <w:p w:rsidR="009F7AC7" w:rsidRPr="007E7A05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b/>
          <w:bCs/>
          <w:i/>
          <w:iCs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="Calibri Light" w:eastAsia="SimSun" w:hAnsi="Calibri Light" w:cs="Calibri Light"/>
          <w:b/>
          <w:bCs/>
          <w:i/>
          <w:iCs/>
          <w:sz w:val="24"/>
          <w:szCs w:val="24"/>
          <w:lang w:eastAsia="zh-CN"/>
        </w:rPr>
        <w:t>)</w:t>
      </w:r>
      <w:r>
        <w:rPr>
          <w:rFonts w:ascii="Calibri Light" w:eastAsia="SimSun" w:hAnsi="Calibri Light" w:cs="Calibri Light"/>
          <w:b/>
          <w:bCs/>
          <w:i/>
          <w:iCs/>
          <w:sz w:val="24"/>
          <w:szCs w:val="24"/>
          <w:lang w:eastAsia="zh-CN"/>
        </w:rPr>
        <w:t xml:space="preserve"> </w:t>
      </w:r>
      <w:r w:rsidRPr="007E7A05">
        <w:rPr>
          <w:rFonts w:ascii="Calibri Light" w:eastAsia="SimSun" w:hAnsi="Calibri Light" w:cs="Calibri Light"/>
          <w:b/>
          <w:bCs/>
          <w:i/>
          <w:iCs/>
          <w:sz w:val="24"/>
          <w:szCs w:val="24"/>
          <w:lang w:eastAsia="zh-CN"/>
        </w:rPr>
        <w:t xml:space="preserve">Aşağıdaki cümlelerdeki boşlukları uygun kelimelerle tamamlayınız. </w:t>
      </w: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  <w:r w:rsidRPr="007E7A05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(</w:t>
      </w:r>
      <w: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her doğru 2 puan,5x2=1</w:t>
      </w:r>
      <w:r w:rsidRPr="007E7A05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0 puan)</w:t>
      </w: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style="position:absolute;left:0;text-align:left;margin-left:23.2pt;margin-top:13.35pt;width:89.25pt;height:34.5pt;z-index:251656192;visibility:visible">
            <v:imagedata r:id="rId4" o:title=""/>
          </v:shape>
        </w:pict>
      </w:r>
      <w:r>
        <w:rPr>
          <w:noProof/>
          <w:lang w:eastAsia="tr-TR"/>
        </w:rPr>
        <w:pict>
          <v:roundrect id="Yuvarlatılmış Dikdörtgen 31" o:spid="_x0000_s1028" style="position:absolute;left:0;text-align:left;margin-left:147.3pt;margin-top:12.4pt;width:85.05pt;height:28.35pt;z-index:251657216;visibility:visible" arcsize="10923f" strokecolor="#a8d08d" strokeweight="2pt">
            <v:fill color2="#c5e0b3" focus="100%" type="gradient"/>
            <v:shadow on="t" color="#375623" opacity=".5" offset="1pt"/>
            <v:textbox>
              <w:txbxContent>
                <w:p w:rsidR="009F7AC7" w:rsidRPr="005A5FCB" w:rsidRDefault="009F7AC7" w:rsidP="008C4DBC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uzun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3" o:spid="_x0000_s1029" type="#_x0000_t75" style="position:absolute;left:0;text-align:left;margin-left:260.95pt;margin-top:13.9pt;width:89.25pt;height:33.75pt;z-index:251655168;visibility:visible">
            <v:imagedata r:id="rId5" o:title=""/>
          </v:shape>
        </w:pict>
      </w: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  <w:r>
        <w:rPr>
          <w:noProof/>
          <w:lang w:eastAsia="tr-TR"/>
        </w:rPr>
        <w:pict>
          <v:roundrect id="Yuvarlatılmış Dikdörtgen 4" o:spid="_x0000_s1030" style="position:absolute;left:0;text-align:left;margin-left:203.85pt;margin-top:5.45pt;width:85.05pt;height:28.35pt;z-index:251659264;visibility:visible" arcsize="10923f" strokecolor="#a8d08d" strokeweight="2pt">
            <v:fill color2="#c5e0b3" focus="100%" type="gradient"/>
            <v:shadow on="t" color="#375623" opacity=".5" offset="1pt"/>
            <v:textbox>
              <w:txbxContent>
                <w:p w:rsidR="009F7AC7" w:rsidRPr="005A5FCB" w:rsidRDefault="009F7AC7" w:rsidP="008C4DBC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Ağır küre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31" style="position:absolute;left:0;text-align:left;margin-left:85.35pt;margin-top:5.45pt;width:85.05pt;height:28.35pt;z-index:251658240;visibility:visible" arcsize="10923f" strokecolor="#a8d08d" strokeweight="2pt">
            <v:fill color2="#c5e0b3" focus="100%" type="gradient"/>
            <v:shadow on="t" color="#375623" opacity=".5" offset="1pt"/>
            <v:textbox>
              <w:txbxContent>
                <w:p w:rsidR="009F7AC7" w:rsidRPr="005A5FCB" w:rsidRDefault="009F7AC7" w:rsidP="008C4DBC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dönme</w:t>
                  </w:r>
                </w:p>
              </w:txbxContent>
            </v:textbox>
          </v:roundrect>
        </w:pict>
      </w:r>
    </w:p>
    <w:p w:rsidR="009F7AC7" w:rsidRPr="007E7A05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Pr="00D50886" w:rsidRDefault="009F7AC7" w:rsidP="008C4DBC">
      <w:pPr>
        <w:spacing w:after="0" w:line="240" w:lineRule="auto"/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D50886">
        <w:rPr>
          <w:rFonts w:ascii="Calibri Light" w:eastAsia="SimSun" w:hAnsi="Calibri Light" w:cs="Calibri Light"/>
          <w:sz w:val="24"/>
          <w:szCs w:val="24"/>
          <w:lang w:eastAsia="zh-CN"/>
        </w:rPr>
        <w:t>Dünya’nın dolanma hareket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>i</w:t>
      </w:r>
      <w:r w:rsidRPr="00D508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sonucu…………………………………oluşur.</w:t>
      </w: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/>
          <w:sz w:val="24"/>
          <w:szCs w:val="24"/>
          <w:lang w:eastAsia="zh-CN"/>
        </w:rPr>
      </w:pP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D50886">
        <w:rPr>
          <w:rFonts w:ascii="Calibri Light" w:eastAsia="SimSun" w:hAnsi="Calibri Light" w:cs="Calibri Light"/>
          <w:sz w:val="24"/>
          <w:szCs w:val="24"/>
          <w:lang w:eastAsia="zh-CN"/>
        </w:rPr>
        <w:t>Dünya’nın en ağır katmanı ………………………..dir.</w:t>
      </w: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sz w:val="24"/>
          <w:szCs w:val="24"/>
          <w:lang w:eastAsia="zh-CN"/>
        </w:rPr>
      </w:pP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D50886">
        <w:rPr>
          <w:rFonts w:ascii="Calibri Light" w:eastAsia="SimSun" w:hAnsi="Calibri Light" w:cs="Calibri Light"/>
          <w:sz w:val="24"/>
          <w:szCs w:val="24"/>
          <w:lang w:eastAsia="zh-CN"/>
        </w:rPr>
        <w:t>Dünyamızın kendi etrafında yaptığı harekete .......................... hareketi denir.</w:t>
      </w: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sz w:val="24"/>
          <w:szCs w:val="24"/>
          <w:lang w:eastAsia="zh-CN"/>
        </w:rPr>
      </w:pP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D50886">
        <w:rPr>
          <w:rFonts w:ascii="Calibri Light" w:eastAsia="SimSun" w:hAnsi="Calibri Light" w:cs="Calibri Light"/>
          <w:sz w:val="24"/>
          <w:szCs w:val="24"/>
          <w:lang w:eastAsia="zh-CN"/>
        </w:rPr>
        <w:t>Bitkilerden elde ettiğimiz besinlere ................................................. besinler denir.</w:t>
      </w: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  <w:r w:rsidRPr="00D50886">
        <w:rPr>
          <w:rFonts w:ascii="Calibri Light" w:eastAsia="SimSun" w:hAnsi="Calibri Light" w:cs="Calibri Light"/>
          <w:sz w:val="24"/>
          <w:szCs w:val="24"/>
          <w:lang w:eastAsia="zh-CN"/>
        </w:rPr>
        <w:t>Fosillerin oluşması için ........................ yıllar geçmesi gerekir</w:t>
      </w:r>
      <w:r w:rsidRPr="007E7A05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.</w:t>
      </w:r>
    </w:p>
    <w:p w:rsidR="009F7AC7" w:rsidRDefault="009F7AC7"/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i/>
          <w:iCs/>
          <w:sz w:val="26"/>
          <w:szCs w:val="26"/>
          <w:lang w:eastAsia="zh-CN"/>
        </w:rPr>
      </w:pPr>
      <w:r w:rsidRPr="00D50886">
        <w:rPr>
          <w:rFonts w:ascii="Calibri Light" w:eastAsia="SimSun" w:hAnsi="Calibri Light" w:cs="Calibri Light"/>
          <w:b/>
          <w:bCs/>
          <w:i/>
          <w:iCs/>
          <w:sz w:val="26"/>
          <w:szCs w:val="26"/>
          <w:lang w:eastAsia="zh-CN"/>
        </w:rPr>
        <w:t>Aşağıdaki soruların doğru olan seçeneklerini  yuvarlak içine alarak işaretleyiniz.</w:t>
      </w:r>
    </w:p>
    <w:p w:rsidR="009F7AC7" w:rsidRPr="00D50886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b/>
          <w:bCs/>
          <w:sz w:val="26"/>
          <w:szCs w:val="26"/>
          <w:lang w:eastAsia="zh-CN"/>
        </w:rPr>
      </w:pPr>
      <w:r w:rsidRPr="00D50886">
        <w:rPr>
          <w:rFonts w:ascii="Calibri Light" w:eastAsia="SimSun" w:hAnsi="Calibri Light" w:cs="Calibri Light"/>
          <w:b/>
          <w:bCs/>
          <w:i/>
          <w:iCs/>
          <w:sz w:val="26"/>
          <w:szCs w:val="26"/>
          <w:lang w:eastAsia="zh-CN"/>
        </w:rPr>
        <w:t xml:space="preserve"> ( her doğru cevap </w:t>
      </w:r>
      <w:r>
        <w:rPr>
          <w:rFonts w:ascii="Calibri Light" w:eastAsia="SimSun" w:hAnsi="Calibri Light" w:cs="Calibri Light"/>
          <w:b/>
          <w:bCs/>
          <w:i/>
          <w:iCs/>
          <w:sz w:val="26"/>
          <w:szCs w:val="26"/>
          <w:lang w:eastAsia="zh-CN"/>
        </w:rPr>
        <w:t xml:space="preserve">5puan , 5 </w:t>
      </w:r>
      <w:r w:rsidRPr="00D50886">
        <w:rPr>
          <w:rFonts w:ascii="Calibri Light" w:eastAsia="SimSun" w:hAnsi="Calibri Light" w:cs="Calibri Light"/>
          <w:b/>
          <w:bCs/>
          <w:i/>
          <w:iCs/>
          <w:sz w:val="26"/>
          <w:szCs w:val="26"/>
          <w:lang w:eastAsia="zh-CN"/>
        </w:rPr>
        <w:t>x1</w:t>
      </w:r>
      <w:r>
        <w:rPr>
          <w:rFonts w:ascii="Calibri Light" w:eastAsia="SimSun" w:hAnsi="Calibri Light" w:cs="Calibri Light"/>
          <w:b/>
          <w:bCs/>
          <w:i/>
          <w:iCs/>
          <w:sz w:val="26"/>
          <w:szCs w:val="26"/>
          <w:lang w:eastAsia="zh-CN"/>
        </w:rPr>
        <w:t>4=7</w:t>
      </w:r>
      <w:r w:rsidRPr="00D50886">
        <w:rPr>
          <w:rFonts w:ascii="Calibri Light" w:eastAsia="SimSun" w:hAnsi="Calibri Light" w:cs="Calibri Light"/>
          <w:b/>
          <w:bCs/>
          <w:i/>
          <w:iCs/>
          <w:sz w:val="26"/>
          <w:szCs w:val="26"/>
          <w:lang w:eastAsia="zh-CN"/>
        </w:rPr>
        <w:t>0 puan</w:t>
      </w:r>
      <w:r w:rsidRPr="00D50886">
        <w:rPr>
          <w:rFonts w:ascii="Calibri Light" w:eastAsia="SimSun" w:hAnsi="Calibri Light" w:cs="Calibri Light"/>
          <w:b/>
          <w:bCs/>
          <w:sz w:val="26"/>
          <w:szCs w:val="26"/>
          <w:lang w:eastAsia="zh-CN"/>
        </w:rPr>
        <w:t>)</w:t>
      </w:r>
    </w:p>
    <w:p w:rsidR="009F7AC7" w:rsidRDefault="009F7AC7" w:rsidP="008C4DBC">
      <w:pPr>
        <w:spacing w:after="0" w:line="240" w:lineRule="auto"/>
        <w:jc w:val="both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Pr="007E7A05" w:rsidRDefault="009F7AC7" w:rsidP="008C4DBC">
      <w:pPr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1)</w:t>
      </w:r>
      <w:r w:rsidRPr="007E7A05">
        <w:rPr>
          <w:rFonts w:ascii="Calibri Light" w:hAnsi="Calibri Light" w:cs="Calibri Light"/>
          <w:b/>
          <w:bCs/>
          <w:sz w:val="24"/>
          <w:szCs w:val="24"/>
        </w:rPr>
        <w:t xml:space="preserve"> Aşağıdakilerden hangisi madenlere örnek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 olarak </w:t>
      </w:r>
      <w:r w:rsidRPr="007E7A05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7E7A05">
        <w:rPr>
          <w:rFonts w:ascii="Calibri Light" w:hAnsi="Calibri Light" w:cs="Calibri Light"/>
          <w:b/>
          <w:bCs/>
          <w:sz w:val="24"/>
          <w:szCs w:val="24"/>
          <w:u w:val="single"/>
        </w:rPr>
        <w:t>verilemez?</w:t>
      </w:r>
    </w:p>
    <w:p w:rsidR="009F7AC7" w:rsidRDefault="009F7AC7" w:rsidP="000D3C6F">
      <w:pPr>
        <w:rPr>
          <w:rFonts w:ascii="Calibri Light" w:hAnsi="Calibri Light" w:cs="Calibri Light"/>
          <w:sz w:val="24"/>
          <w:szCs w:val="24"/>
        </w:rPr>
      </w:pPr>
      <w:r w:rsidRPr="007E7A05">
        <w:rPr>
          <w:rFonts w:ascii="Calibri Light" w:hAnsi="Calibri Light" w:cs="Calibri Light"/>
          <w:sz w:val="24"/>
          <w:szCs w:val="24"/>
        </w:rPr>
        <w:t xml:space="preserve">A) Bor       </w:t>
      </w:r>
      <w:r>
        <w:rPr>
          <w:rFonts w:ascii="Calibri Light" w:hAnsi="Calibri Light" w:cs="Calibri Light"/>
          <w:sz w:val="24"/>
          <w:szCs w:val="24"/>
        </w:rPr>
        <w:t xml:space="preserve">           </w:t>
      </w:r>
      <w:r w:rsidRPr="007E7A05">
        <w:rPr>
          <w:rFonts w:ascii="Calibri Light" w:hAnsi="Calibri Light" w:cs="Calibri Light"/>
          <w:sz w:val="24"/>
          <w:szCs w:val="24"/>
        </w:rPr>
        <w:t xml:space="preserve">   B) Kum</w:t>
      </w:r>
      <w:r>
        <w:rPr>
          <w:rFonts w:ascii="Calibri Light" w:hAnsi="Calibri Light" w:cs="Calibri Light"/>
          <w:sz w:val="24"/>
          <w:szCs w:val="24"/>
        </w:rPr>
        <w:t xml:space="preserve">               </w:t>
      </w:r>
      <w:r w:rsidRPr="007E7A05">
        <w:rPr>
          <w:rFonts w:ascii="Calibri Light" w:hAnsi="Calibri Light" w:cs="Calibri Light"/>
          <w:sz w:val="24"/>
          <w:szCs w:val="24"/>
        </w:rPr>
        <w:t>C) Kömür                       D) Altın</w:t>
      </w:r>
    </w:p>
    <w:p w:rsidR="009F7AC7" w:rsidRPr="007E7A05" w:rsidRDefault="009F7AC7" w:rsidP="000D3C6F">
      <w:pPr>
        <w:rPr>
          <w:rFonts w:ascii="Calibri Light" w:hAnsi="Calibri Light" w:cs="Calibri Light"/>
          <w:sz w:val="24"/>
          <w:szCs w:val="24"/>
        </w:rPr>
      </w:pPr>
    </w:p>
    <w:p w:rsidR="009F7AC7" w:rsidRPr="00C012DB" w:rsidRDefault="009F7AC7" w:rsidP="008C4DBC">
      <w:pPr>
        <w:spacing w:after="160" w:line="259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2</w:t>
      </w:r>
      <w:r w:rsidRPr="00C012DB">
        <w:rPr>
          <w:rFonts w:ascii="Calibri Light" w:hAnsi="Calibri Light" w:cs="Calibri Light"/>
          <w:b/>
          <w:bCs/>
          <w:sz w:val="24"/>
          <w:szCs w:val="24"/>
        </w:rPr>
        <w:t xml:space="preserve">)  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         </w:t>
      </w:r>
      <w:r w:rsidRPr="00C012DB">
        <w:rPr>
          <w:rFonts w:ascii="Calibri Light" w:hAnsi="Calibri Light" w:cs="Calibri Light"/>
          <w:b/>
          <w:bCs/>
          <w:sz w:val="24"/>
          <w:szCs w:val="24"/>
        </w:rPr>
        <w:t>1.  Kayaç         2.  Kum        3.  Çakıl       4.  Taş</w:t>
      </w:r>
      <w:r w:rsidRPr="00C012DB">
        <w:rPr>
          <w:rFonts w:ascii="Calibri Light" w:hAnsi="Calibri Light" w:cs="Calibri Light"/>
          <w:sz w:val="24"/>
          <w:szCs w:val="24"/>
        </w:rPr>
        <w:t xml:space="preserve">           </w:t>
      </w:r>
    </w:p>
    <w:p w:rsidR="009F7AC7" w:rsidRPr="000D3C6F" w:rsidRDefault="009F7AC7" w:rsidP="008C4DBC">
      <w:pPr>
        <w:spacing w:after="160" w:line="259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         </w:t>
      </w:r>
      <w:r w:rsidRPr="000D3C6F">
        <w:rPr>
          <w:rFonts w:ascii="Calibri Light" w:hAnsi="Calibri Light" w:cs="Calibri Light"/>
          <w:b/>
          <w:bCs/>
          <w:sz w:val="24"/>
          <w:szCs w:val="24"/>
        </w:rPr>
        <w:t>Yukarıdakilerin küçükten büyüğe doğru sıralanışı hangisidir?</w:t>
      </w:r>
    </w:p>
    <w:p w:rsidR="009F7AC7" w:rsidRPr="00C012DB" w:rsidRDefault="009F7AC7" w:rsidP="008C4DBC">
      <w:pPr>
        <w:spacing w:after="160" w:line="259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 xml:space="preserve">A)  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2   –   4  –  1   –  3           </w:t>
      </w:r>
      <w:r>
        <w:rPr>
          <w:rFonts w:ascii="Calibri Light" w:hAnsi="Calibri Light" w:cs="Calibri Light"/>
          <w:sz w:val="24"/>
          <w:szCs w:val="24"/>
        </w:rPr>
        <w:t xml:space="preserve">  </w:t>
      </w:r>
      <w:r w:rsidRPr="00C012DB">
        <w:rPr>
          <w:rFonts w:ascii="Calibri Light" w:hAnsi="Calibri Light" w:cs="Calibri Light"/>
          <w:sz w:val="24"/>
          <w:szCs w:val="24"/>
        </w:rPr>
        <w:t xml:space="preserve">  B) 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3   –   4  –  1  –  2 </w:t>
      </w:r>
    </w:p>
    <w:p w:rsidR="009F7AC7" w:rsidRPr="00C012DB" w:rsidRDefault="009F7AC7" w:rsidP="008C4DBC">
      <w:pPr>
        <w:spacing w:after="160" w:line="259" w:lineRule="auto"/>
        <w:rPr>
          <w:rFonts w:ascii="Calibri Light" w:hAnsi="Calibri Light" w:cs="Calibri Light"/>
          <w:sz w:val="24"/>
          <w:szCs w:val="24"/>
        </w:rPr>
      </w:pPr>
      <w:r w:rsidRPr="00C012DB">
        <w:rPr>
          <w:rFonts w:ascii="Calibri Light" w:hAnsi="Calibri Light" w:cs="Calibri Light"/>
          <w:sz w:val="24"/>
          <w:szCs w:val="24"/>
        </w:rPr>
        <w:t>C)</w:t>
      </w:r>
      <w:r>
        <w:rPr>
          <w:rFonts w:ascii="Calibri Light" w:hAnsi="Calibri Light" w:cs="Calibri Light"/>
          <w:sz w:val="24"/>
          <w:szCs w:val="24"/>
        </w:rPr>
        <w:t xml:space="preserve">  </w:t>
      </w:r>
      <w:r w:rsidRPr="00C012DB">
        <w:rPr>
          <w:rFonts w:ascii="Calibri Light" w:hAnsi="Calibri Light" w:cs="Calibri Light"/>
          <w:sz w:val="24"/>
          <w:szCs w:val="24"/>
        </w:rPr>
        <w:t xml:space="preserve">   2   –  3   –  4  –  1             </w:t>
      </w:r>
      <w:r>
        <w:rPr>
          <w:rFonts w:ascii="Calibri Light" w:hAnsi="Calibri Light" w:cs="Calibri Light"/>
          <w:sz w:val="24"/>
          <w:szCs w:val="24"/>
        </w:rPr>
        <w:t xml:space="preserve">  </w:t>
      </w:r>
      <w:r w:rsidRPr="00C012DB">
        <w:rPr>
          <w:rFonts w:ascii="Calibri Light" w:hAnsi="Calibri Light" w:cs="Calibri Light"/>
          <w:sz w:val="24"/>
          <w:szCs w:val="24"/>
        </w:rPr>
        <w:t xml:space="preserve">D) 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Pr="00C012DB">
        <w:rPr>
          <w:rFonts w:ascii="Calibri Light" w:hAnsi="Calibri Light" w:cs="Calibri Light"/>
          <w:sz w:val="24"/>
          <w:szCs w:val="24"/>
        </w:rPr>
        <w:t xml:space="preserve"> 1   –  4   –   3   –  2</w:t>
      </w:r>
    </w:p>
    <w:p w:rsidR="009F7AC7" w:rsidRDefault="009F7AC7"/>
    <w:p w:rsidR="009F7AC7" w:rsidRDefault="009F7AC7">
      <w:r>
        <w:rPr>
          <w:noProof/>
          <w:lang w:eastAsia="tr-TR"/>
        </w:rPr>
        <w:pict>
          <v:group id="Grup 9" o:spid="_x0000_s1032" style="position:absolute;margin-left:34.55pt;margin-top:20.65pt;width:232.9pt;height:70.6pt;z-index:-251655168" coordorigin="-251,14310" coordsize="4837,1050">
            <v:shape id="irc_mi" o:spid="_x0000_s1033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" style="position:absolute;left:-251;top:14310;width:1491;height:1050;flip:x;visibility:visible" o:button="t">
              <v:fill o:detectmouseclick="t"/>
              <v:imagedata r:id="rId6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4" type="#_x0000_t62" style="position:absolute;left:1676;top:14418;width:2910;height:840;visibility:visible;v-text-anchor:middle" adj="-1092,4689" fillcolor="#ffc" strokecolor="#41719c" strokeweight="1pt">
              <v:textbox>
                <w:txbxContent>
                  <w:p w:rsidR="009F7AC7" w:rsidRPr="00DC2D67" w:rsidRDefault="009F7AC7" w:rsidP="008C4DBC">
                    <w:pPr>
                      <w:pStyle w:val="NoSpacing"/>
                      <w:jc w:val="both"/>
                      <w:rPr>
                        <w:rFonts w:ascii="Century Gothic" w:hAnsi="Century Gothic" w:cs="Century Gothic"/>
                        <w:b/>
                        <w:bCs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Century Gothic"/>
                        <w:b/>
                        <w:bCs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Century Gothic"/>
                        <w:b/>
                        <w:bCs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9F7AC7" w:rsidRDefault="009F7AC7" w:rsidP="008C4DBC">
      <w:pPr>
        <w:spacing w:after="0" w:line="240" w:lineRule="auto"/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3)</w:t>
      </w:r>
    </w:p>
    <w:p w:rsidR="009F7AC7" w:rsidRDefault="009F7AC7" w:rsidP="008C4DBC">
      <w:pPr>
        <w:spacing w:after="0" w:line="240" w:lineRule="auto"/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</w:p>
    <w:p w:rsidR="009F7AC7" w:rsidRPr="00C012DB" w:rsidRDefault="009F7AC7" w:rsidP="008C4DBC">
      <w:pPr>
        <w:spacing w:after="0" w:line="240" w:lineRule="auto"/>
        <w:jc w:val="both"/>
        <w:rPr>
          <w:rFonts w:ascii="Calibri Light" w:eastAsia="SimSun" w:hAnsi="Calibri Light" w:cs="Calibri Light"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A) mineral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ab/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ab/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     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B) maden</w:t>
      </w:r>
    </w:p>
    <w:p w:rsidR="009F7AC7" w:rsidRDefault="009F7AC7" w:rsidP="008C4DBC">
      <w:pPr>
        <w:rPr>
          <w:rFonts w:ascii="Calibri Light" w:eastAsia="SimSun" w:hAnsi="Calibri Light"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C) taş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ab/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ab/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ab/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     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D) altın</w:t>
      </w:r>
    </w:p>
    <w:p w:rsidR="009F7AC7" w:rsidRDefault="009F7AC7" w:rsidP="008C4DBC">
      <w:pPr>
        <w:spacing w:after="0" w:line="240" w:lineRule="auto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Default="009F7AC7" w:rsidP="008C4DBC">
      <w:pPr>
        <w:spacing w:after="0" w:line="240" w:lineRule="auto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  <w:r>
        <w:rPr>
          <w:noProof/>
          <w:lang w:eastAsia="tr-TR"/>
        </w:rPr>
        <w:pict>
          <v:group id="Grup 5" o:spid="_x0000_s1035" style="position:absolute;margin-left:8.2pt;margin-top:7.5pt;width:240.45pt;height:76.95pt;z-index:251660288" coordorigin="6084,13998" coordsize="5189,1490">
            <v:shape id="Resim 7" o:spid="_x0000_s1036" type="#_x0000_t75" style="position:absolute;left:6084;top:14348;width:1153;height:1140;visibility:visible">
              <v:imagedata r:id="rId7" o:title=""/>
            </v:shape>
            <v:shape id="irc_mi" o:spid="_x0000_s1037" type="#_x0000_t75" alt="astronaut clipart ile ilgili görsel sonucu" style="position:absolute;left:7192;top:14067;width:1005;height:1111;visibility:visible">
              <v:imagedata r:id="rId8" o:title=""/>
            </v:shape>
            <v:shape id="Köşeleri Yuvarlanmış Dikdörtgen Belirtme Çizgisi 5" o:spid="_x0000_s1038" type="#_x0000_t62" style="position:absolute;left:8034;top:13998;width:3239;height:1321;visibility:visible;v-text-anchor:middle" adj="-2774,4537" fillcolor="#cff" strokecolor="#41719c" strokeweight="1pt">
              <v:textbox>
                <w:txbxContent>
                  <w:p w:rsidR="009F7AC7" w:rsidRPr="00783CBD" w:rsidRDefault="009F7AC7" w:rsidP="008C4DBC">
                    <w:pP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4"/>
                        <w:szCs w:val="24"/>
                      </w:rPr>
                      <w:t>nya’nın kendi çevres</w:t>
                    </w:r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indeki dönüş süresi ne kadardır </w:t>
                    </w:r>
                    <w:r w:rsidRPr="00783CBD"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4"/>
                        <w:szCs w:val="24"/>
                      </w:rPr>
                      <w:t>?</w:t>
                    </w:r>
                  </w:p>
                  <w:p w:rsidR="009F7AC7" w:rsidRPr="00116A50" w:rsidRDefault="009F7AC7" w:rsidP="008C4DBC">
                    <w:pPr>
                      <w:jc w:val="both"/>
                      <w:rPr>
                        <w:rFonts w:ascii="Century Gothic" w:hAnsi="Century Gothic" w:cs="Century Gothic"/>
                        <w:b/>
                        <w:bCs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4</w:t>
      </w:r>
      <w:r w:rsidRPr="00C012DB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)</w:t>
      </w:r>
    </w:p>
    <w:p w:rsidR="009F7AC7" w:rsidRDefault="009F7AC7" w:rsidP="008C4DBC">
      <w:pPr>
        <w:spacing w:after="0" w:line="240" w:lineRule="auto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/>
          <w:sz w:val="24"/>
          <w:szCs w:val="24"/>
          <w:lang w:eastAsia="zh-CN"/>
        </w:rPr>
      </w:pP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/>
          <w:sz w:val="24"/>
          <w:szCs w:val="24"/>
          <w:lang w:eastAsia="zh-CN"/>
        </w:rPr>
      </w:pP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/>
          <w:sz w:val="24"/>
          <w:szCs w:val="24"/>
          <w:lang w:eastAsia="zh-CN"/>
        </w:rPr>
      </w:pP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/>
          <w:sz w:val="24"/>
          <w:szCs w:val="24"/>
          <w:lang w:eastAsia="zh-CN"/>
        </w:rPr>
      </w:pPr>
    </w:p>
    <w:p w:rsidR="009F7AC7" w:rsidRDefault="009F7AC7" w:rsidP="008C4DBC">
      <w:pPr>
        <w:rPr>
          <w:rFonts w:ascii="Calibri Light" w:eastAsia="SimSun" w:hAnsi="Calibri Light"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A)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1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yıl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ab/>
        <w:t xml:space="preserve">    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B)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1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ay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ab/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C)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1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gün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</w:t>
      </w:r>
      <w:r w:rsidRPr="00C012DB">
        <w:rPr>
          <w:rFonts w:ascii="Calibri Light" w:eastAsia="SimSun" w:hAnsi="Calibri Light"/>
          <w:sz w:val="24"/>
          <w:szCs w:val="24"/>
          <w:lang w:eastAsia="zh-CN"/>
        </w:rPr>
        <w:tab/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D)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1 </w:t>
      </w: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hafta</w:t>
      </w:r>
    </w:p>
    <w:p w:rsidR="009F7AC7" w:rsidRPr="008C4DBC" w:rsidRDefault="009F7AC7" w:rsidP="008C4DBC">
      <w:pP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  <w:r w:rsidRPr="008C4DBC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5)</w:t>
      </w:r>
      <w:r w:rsidRPr="008C4DBC">
        <w:rPr>
          <w:b/>
          <w:bCs/>
        </w:rPr>
        <w:t xml:space="preserve"> </w:t>
      </w:r>
      <w:r w:rsidRPr="008C4DBC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 xml:space="preserve"> Dünyanın dönüş yönü aşağıdakilerden hangisidir?</w:t>
      </w:r>
    </w:p>
    <w:p w:rsidR="009F7AC7" w:rsidRPr="008C4DBC" w:rsidRDefault="009F7AC7" w:rsidP="008C4DBC">
      <w:pPr>
        <w:rPr>
          <w:rFonts w:ascii="Calibri Light" w:eastAsia="SimSun" w:hAnsi="Calibri Light" w:cs="Calibri Light"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A) </w:t>
      </w:r>
      <w:r w:rsidRPr="008C4DBC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Kuzeyden güneye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     </w:t>
      </w:r>
      <w:r w:rsidRPr="008C4DBC">
        <w:rPr>
          <w:rFonts w:ascii="Calibri Light" w:eastAsia="SimSun" w:hAnsi="Calibri Light" w:cs="Calibri Light"/>
          <w:sz w:val="24"/>
          <w:szCs w:val="24"/>
          <w:lang w:eastAsia="zh-CN"/>
        </w:rPr>
        <w:t>B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>)</w:t>
      </w:r>
      <w:r w:rsidRPr="008C4DBC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Güneyden kuzeye</w:t>
      </w:r>
    </w:p>
    <w:p w:rsidR="009F7AC7" w:rsidRDefault="009F7AC7" w:rsidP="008C4DBC">
      <w:pPr>
        <w:rPr>
          <w:rFonts w:ascii="Calibri Light" w:eastAsia="SimSun" w:hAnsi="Calibri Light"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C) </w:t>
      </w:r>
      <w:r w:rsidRPr="008C4DBC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Doğudan batıya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         </w:t>
      </w:r>
      <w:r w:rsidRPr="008C4DBC">
        <w:rPr>
          <w:rFonts w:ascii="Calibri Light" w:eastAsia="SimSun" w:hAnsi="Calibri Light" w:cs="Calibri Light"/>
          <w:sz w:val="24"/>
          <w:szCs w:val="24"/>
          <w:lang w:eastAsia="zh-CN"/>
        </w:rPr>
        <w:t>D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>)</w:t>
      </w:r>
      <w:r w:rsidRPr="008C4DBC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Batıdan doğuya</w:t>
      </w:r>
    </w:p>
    <w:p w:rsidR="009F7AC7" w:rsidRDefault="009F7AC7" w:rsidP="008C4DBC">
      <w:pPr>
        <w:spacing w:after="0" w:line="240" w:lineRule="auto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6</w:t>
      </w:r>
      <w:r w:rsidRPr="00C012DB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) Mevsimler nasıl oluşur?</w:t>
      </w: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/>
          <w:b/>
          <w:bCs/>
          <w:sz w:val="24"/>
          <w:szCs w:val="24"/>
          <w:lang w:eastAsia="zh-CN"/>
        </w:rPr>
      </w:pP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A) Dünya’nın, kendi etrafında dönmesiyle</w:t>
      </w: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B) Güneş’in, kendi etrafında dönmesiyle</w:t>
      </w:r>
    </w:p>
    <w:p w:rsidR="009F7AC7" w:rsidRPr="00C012DB" w:rsidRDefault="009F7AC7" w:rsidP="008C4DBC">
      <w:pPr>
        <w:spacing w:after="0" w:line="240" w:lineRule="auto"/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C) Güneş’in, Dünya’nın çevresinde dönmesiyle</w:t>
      </w:r>
    </w:p>
    <w:p w:rsidR="009F7AC7" w:rsidRDefault="009F7AC7" w:rsidP="008C4DBC">
      <w:pPr>
        <w:rPr>
          <w:rFonts w:ascii="Calibri Light" w:eastAsia="SimSun" w:hAnsi="Calibri Light"/>
          <w:sz w:val="24"/>
          <w:szCs w:val="24"/>
          <w:lang w:eastAsia="zh-CN"/>
        </w:rPr>
      </w:pPr>
      <w:r w:rsidRPr="00C012DB">
        <w:rPr>
          <w:rFonts w:ascii="Calibri Light" w:eastAsia="SimSun" w:hAnsi="Calibri Light" w:cs="Calibri Light"/>
          <w:sz w:val="24"/>
          <w:szCs w:val="24"/>
          <w:lang w:eastAsia="zh-CN"/>
        </w:rPr>
        <w:t>D) Dünya’nın, Güneş’in çevresinde dolanmasıyla</w:t>
      </w:r>
    </w:p>
    <w:p w:rsidR="009F7AC7" w:rsidRDefault="009F7AC7" w:rsidP="008C4DBC">
      <w:pPr>
        <w:spacing w:after="0" w:line="240" w:lineRule="auto"/>
        <w:rPr>
          <w:rFonts w:ascii="Calibri Light" w:hAnsi="Calibri Light" w:cs="Calibri Light"/>
          <w:b/>
          <w:bCs/>
          <w:sz w:val="24"/>
          <w:szCs w:val="24"/>
          <w:lang w:eastAsia="tr-TR"/>
        </w:rPr>
      </w:pPr>
    </w:p>
    <w:p w:rsidR="009F7AC7" w:rsidRDefault="009F7AC7" w:rsidP="008C4DBC">
      <w:pPr>
        <w:spacing w:after="0" w:line="240" w:lineRule="auto"/>
        <w:rPr>
          <w:rFonts w:ascii="Calibri Light" w:hAnsi="Calibri Light" w:cs="Calibri Light"/>
          <w:b/>
          <w:bCs/>
          <w:sz w:val="24"/>
          <w:szCs w:val="24"/>
          <w:lang w:eastAsia="tr-TR"/>
        </w:rPr>
      </w:pPr>
      <w:r>
        <w:rPr>
          <w:rFonts w:ascii="Calibri Light" w:hAnsi="Calibri Light" w:cs="Calibri Light"/>
          <w:b/>
          <w:bCs/>
          <w:sz w:val="24"/>
          <w:szCs w:val="24"/>
          <w:lang w:eastAsia="tr-TR"/>
        </w:rPr>
        <w:t xml:space="preserve">7) </w:t>
      </w:r>
      <w:r w:rsidRPr="007E7A05">
        <w:rPr>
          <w:rFonts w:ascii="Calibri Light" w:hAnsi="Calibri Light" w:cs="Calibri Light"/>
          <w:b/>
          <w:bCs/>
          <w:sz w:val="24"/>
          <w:szCs w:val="24"/>
          <w:lang w:eastAsia="tr-TR"/>
        </w:rPr>
        <w:t xml:space="preserve"> Yaralarının çabuk iyileşmesini isteyen Barış’ın hangi besin içeriğinden fazla yemesi gerekir?</w:t>
      </w:r>
    </w:p>
    <w:p w:rsidR="009F7AC7" w:rsidRDefault="009F7AC7" w:rsidP="008C4DBC">
      <w:pPr>
        <w:spacing w:after="0" w:line="240" w:lineRule="auto"/>
        <w:rPr>
          <w:rFonts w:ascii="Calibri Light" w:hAnsi="Calibri Light" w:cs="Calibri Light"/>
          <w:sz w:val="24"/>
          <w:szCs w:val="24"/>
          <w:lang w:eastAsia="tr-TR"/>
        </w:rPr>
      </w:pPr>
      <w:r w:rsidRPr="007E7A05">
        <w:rPr>
          <w:rFonts w:ascii="Calibri Light" w:hAnsi="Calibri Light" w:cs="Calibri Light"/>
          <w:sz w:val="24"/>
          <w:szCs w:val="24"/>
          <w:lang w:eastAsia="tr-TR"/>
        </w:rPr>
        <w:t>A) Yağ</w:t>
      </w:r>
      <w:r>
        <w:rPr>
          <w:rFonts w:ascii="Calibri Light" w:hAnsi="Calibri Light" w:cs="Calibri Light"/>
          <w:sz w:val="24"/>
          <w:szCs w:val="24"/>
          <w:lang w:eastAsia="tr-TR"/>
        </w:rPr>
        <w:t xml:space="preserve">                        </w:t>
      </w:r>
      <w:r w:rsidRPr="007E7A05">
        <w:rPr>
          <w:rFonts w:ascii="Calibri Light" w:hAnsi="Calibri Light" w:cs="Calibri Light"/>
          <w:sz w:val="24"/>
          <w:szCs w:val="24"/>
          <w:lang w:eastAsia="tr-TR"/>
        </w:rPr>
        <w:t>B) Karbonhidrat</w:t>
      </w:r>
      <w:r>
        <w:rPr>
          <w:rFonts w:ascii="Calibri Light" w:hAnsi="Calibri Light" w:cs="Calibri Light"/>
          <w:sz w:val="24"/>
          <w:szCs w:val="24"/>
          <w:lang w:eastAsia="tr-TR"/>
        </w:rPr>
        <w:t xml:space="preserve">       </w:t>
      </w:r>
      <w:r w:rsidRPr="007E7A05">
        <w:rPr>
          <w:rFonts w:ascii="Calibri Light" w:hAnsi="Calibri Light" w:cs="Calibri Light"/>
          <w:sz w:val="24"/>
          <w:szCs w:val="24"/>
          <w:lang w:eastAsia="tr-TR"/>
        </w:rPr>
        <w:t>C) Vitamin</w:t>
      </w:r>
      <w:r>
        <w:rPr>
          <w:rFonts w:ascii="Calibri Light" w:hAnsi="Calibri Light" w:cs="Calibri Light"/>
          <w:sz w:val="24"/>
          <w:szCs w:val="24"/>
          <w:lang w:eastAsia="tr-TR"/>
        </w:rPr>
        <w:t xml:space="preserve">                   </w:t>
      </w:r>
      <w:r w:rsidRPr="007E7A05">
        <w:rPr>
          <w:rFonts w:ascii="Calibri Light" w:hAnsi="Calibri Light" w:cs="Calibri Light"/>
          <w:sz w:val="24"/>
          <w:szCs w:val="24"/>
          <w:lang w:eastAsia="tr-TR"/>
        </w:rPr>
        <w:t>D) Protein</w:t>
      </w:r>
    </w:p>
    <w:p w:rsidR="009F7AC7" w:rsidRPr="008C4DBC" w:rsidRDefault="009F7AC7" w:rsidP="008C4DBC">
      <w:pPr>
        <w:spacing w:after="0" w:line="240" w:lineRule="auto"/>
        <w:rPr>
          <w:rFonts w:ascii="Calibri Light" w:hAnsi="Calibri Light" w:cs="Calibri Light"/>
          <w:sz w:val="24"/>
          <w:szCs w:val="24"/>
          <w:lang w:eastAsia="tr-TR"/>
        </w:rPr>
      </w:pPr>
    </w:p>
    <w:p w:rsidR="009F7AC7" w:rsidRPr="00B44486" w:rsidRDefault="009F7AC7" w:rsidP="008C4DBC">
      <w:pPr>
        <w:rPr>
          <w:rFonts w:ascii="Calibri Light" w:eastAsia="SimSun" w:hAnsi="Calibri Light"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8</w:t>
      </w:r>
      <w:r w:rsidRPr="00B44486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)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"</w:t>
      </w:r>
      <w:r w:rsidRPr="00B44486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Makarna, patates, buğday ............... bakımından zengin olan ve enerji verici besinlerdir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." Bu cümledeki boşluğa hangisi </w:t>
      </w:r>
      <w:r w:rsidRPr="00B44486">
        <w:rPr>
          <w:rFonts w:ascii="Calibri Light" w:eastAsia="SimSun" w:hAnsi="Calibri Light" w:cs="Calibri Light"/>
          <w:b/>
          <w:bCs/>
          <w:sz w:val="24"/>
          <w:szCs w:val="24"/>
          <w:u w:val="single"/>
          <w:lang w:eastAsia="zh-CN"/>
        </w:rPr>
        <w:t>getirilmelidir</w:t>
      </w:r>
      <w:r w:rsidRPr="00B44486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?</w:t>
      </w:r>
    </w:p>
    <w:p w:rsidR="009F7AC7" w:rsidRPr="00B44486" w:rsidRDefault="009F7AC7" w:rsidP="008C4DBC">
      <w:pPr>
        <w:rPr>
          <w:rFonts w:ascii="Calibri Light" w:eastAsia="SimSun" w:hAnsi="Calibri Light" w:cs="Calibri Light"/>
          <w:sz w:val="24"/>
          <w:szCs w:val="24"/>
          <w:lang w:eastAsia="zh-CN"/>
        </w:rPr>
      </w:pP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>A)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Protein                  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>B) Yağ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              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C) Karbonhidrat          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>D) Vitamin</w:t>
      </w:r>
    </w:p>
    <w:p w:rsidR="009F7AC7" w:rsidRPr="00B44486" w:rsidRDefault="009F7AC7" w:rsidP="008C4DBC">
      <w:pP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</w:pPr>
      <w:r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9</w:t>
      </w:r>
      <w:r w:rsidRPr="00B44486">
        <w:rPr>
          <w:rFonts w:ascii="Calibri Light" w:eastAsia="SimSun" w:hAnsi="Calibri Light" w:cs="Calibri Light"/>
          <w:b/>
          <w:bCs/>
          <w:sz w:val="24"/>
          <w:szCs w:val="24"/>
          <w:lang w:eastAsia="zh-CN"/>
        </w:rPr>
        <w:t>) Aşağıdaki yağlardan hangisi hayvansal kaynaklıdır.</w:t>
      </w:r>
    </w:p>
    <w:p w:rsidR="009F7AC7" w:rsidRDefault="009F7AC7" w:rsidP="008C4DBC">
      <w:pPr>
        <w:rPr>
          <w:rFonts w:ascii="Calibri Light" w:eastAsia="SimSun" w:hAnsi="Calibri Light"/>
          <w:sz w:val="24"/>
          <w:szCs w:val="24"/>
          <w:lang w:eastAsia="zh-CN"/>
        </w:rPr>
      </w:pP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A. Ayçiçeği yağı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B. Zeytinyağı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 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C. Badem yağı </w:t>
      </w:r>
      <w:r>
        <w:rPr>
          <w:rFonts w:ascii="Calibri Light" w:eastAsia="SimSun" w:hAnsi="Calibri Light" w:cs="Calibri Light"/>
          <w:sz w:val="24"/>
          <w:szCs w:val="24"/>
          <w:lang w:eastAsia="zh-CN"/>
        </w:rPr>
        <w:t xml:space="preserve">              </w:t>
      </w:r>
      <w:r w:rsidRPr="00B44486">
        <w:rPr>
          <w:rFonts w:ascii="Calibri Light" w:eastAsia="SimSun" w:hAnsi="Calibri Light" w:cs="Calibri Light"/>
          <w:sz w:val="24"/>
          <w:szCs w:val="24"/>
          <w:lang w:eastAsia="zh-CN"/>
        </w:rPr>
        <w:t xml:space="preserve">D. Tereyağ  </w:t>
      </w:r>
    </w:p>
    <w:p w:rsidR="009F7AC7" w:rsidRDefault="009F7AC7" w:rsidP="008C4DBC">
      <w:pPr>
        <w:rPr>
          <w:b/>
          <w:bCs/>
        </w:rPr>
      </w:pPr>
      <w:r>
        <w:rPr>
          <w:b/>
          <w:bCs/>
        </w:rPr>
        <w:t>10) Yaşamımızı sağlıklı bir şekilde sürdürebilmek için tüm besinlerden vücudumuzun ihtiyaç duyduğu miktarda tüketerek beslenmeye ne ad verilir?</w:t>
      </w:r>
    </w:p>
    <w:p w:rsidR="009F7AC7" w:rsidRPr="00B12191" w:rsidRDefault="009F7AC7" w:rsidP="008C4DBC">
      <w:r w:rsidRPr="00B12191">
        <w:t>A) Obezite</w:t>
      </w:r>
      <w:r>
        <w:t xml:space="preserve">                                     </w:t>
      </w:r>
      <w:r w:rsidRPr="00B12191">
        <w:t>B) Dengeli beslenme</w:t>
      </w:r>
    </w:p>
    <w:p w:rsidR="009F7AC7" w:rsidRPr="008C4DBC" w:rsidRDefault="009F7AC7" w:rsidP="008C4DBC">
      <w:r w:rsidRPr="00B12191">
        <w:t>C) Sağlıksız beslenme</w:t>
      </w:r>
      <w:r>
        <w:t xml:space="preserve">                  </w:t>
      </w:r>
      <w:r w:rsidRPr="00B12191">
        <w:t>D) Besin israfı</w:t>
      </w:r>
    </w:p>
    <w:p w:rsidR="009F7AC7" w:rsidRPr="008C4DBC" w:rsidRDefault="009F7AC7" w:rsidP="008C4DBC">
      <w:pPr>
        <w:spacing w:after="0"/>
        <w:rPr>
          <w:rFonts w:ascii="Calibri Light" w:hAnsi="Calibri Light" w:cs="Calibri Light"/>
          <w:color w:val="000000"/>
        </w:rPr>
      </w:pPr>
      <w:r w:rsidRPr="000D3C6F">
        <w:rPr>
          <w:rFonts w:ascii="Calibri Light" w:hAnsi="Calibri Light" w:cs="Calibri Light"/>
          <w:b/>
          <w:bCs/>
        </w:rPr>
        <w:t>11)</w:t>
      </w:r>
      <w:r w:rsidRPr="008C4DBC">
        <w:rPr>
          <w:rFonts w:ascii="Calibri Light" w:hAnsi="Calibri Light" w:cs="Calibri Light"/>
        </w:rPr>
        <w:t xml:space="preserve">   </w:t>
      </w:r>
      <w:r w:rsidRPr="008C4DBC">
        <w:rPr>
          <w:rFonts w:ascii="Calibri Light" w:hAnsi="Calibri Light" w:cs="Calibri Light"/>
          <w:color w:val="000000"/>
          <w:sz w:val="24"/>
          <w:szCs w:val="24"/>
        </w:rPr>
        <w:t xml:space="preserve">Arif  , çok hasta olmuştur. Onun hastalıklara karşı </w:t>
      </w:r>
      <w:r w:rsidRPr="008C4DBC">
        <w:rPr>
          <w:rFonts w:ascii="Calibri Light" w:hAnsi="Calibri Light" w:cs="Calibri Light"/>
          <w:b/>
          <w:bCs/>
          <w:color w:val="000000"/>
          <w:sz w:val="24"/>
          <w:szCs w:val="24"/>
        </w:rPr>
        <w:t>vücudunu daha koruyucu hale getirecek besin</w:t>
      </w:r>
      <w:r w:rsidRPr="008C4DBC">
        <w:rPr>
          <w:rFonts w:ascii="Calibri Light" w:hAnsi="Calibri Light" w:cs="Calibri Light"/>
          <w:color w:val="000000"/>
          <w:sz w:val="24"/>
          <w:szCs w:val="24"/>
        </w:rPr>
        <w:t xml:space="preserve"> maddeleri aşağıdakilerden hangisidir ?</w:t>
      </w:r>
      <w:r w:rsidRPr="008C4DBC">
        <w:rPr>
          <w:rFonts w:ascii="Calibri Light" w:hAnsi="Calibri Light" w:cs="Calibri Light"/>
          <w:color w:val="000000"/>
        </w:rPr>
        <w:t xml:space="preserve"> </w:t>
      </w:r>
    </w:p>
    <w:p w:rsidR="009F7AC7" w:rsidRPr="008C4DBC" w:rsidRDefault="009F7AC7" w:rsidP="008C4DBC">
      <w:pPr>
        <w:spacing w:after="0"/>
        <w:rPr>
          <w:rFonts w:ascii="Calibri Light" w:hAnsi="Calibri Light" w:cs="Calibri Light"/>
          <w:color w:val="000000"/>
          <w:sz w:val="24"/>
          <w:szCs w:val="24"/>
        </w:rPr>
      </w:pPr>
    </w:p>
    <w:p w:rsidR="009F7AC7" w:rsidRPr="008C4DBC" w:rsidRDefault="009F7AC7" w:rsidP="008C4DB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C4DBC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</w:t>
      </w:r>
      <w:r w:rsidRPr="008C4DBC">
        <w:rPr>
          <w:rFonts w:ascii="Calibri Light" w:hAnsi="Calibri Light" w:cs="Calibri Light"/>
          <w:color w:val="000000"/>
          <w:sz w:val="24"/>
          <w:szCs w:val="24"/>
        </w:rPr>
        <w:t>A) Vitaminler</w:t>
      </w:r>
      <w:r w:rsidRPr="008C4DBC">
        <w:rPr>
          <w:rFonts w:ascii="Calibri Light" w:hAnsi="Calibri Light" w:cs="Calibri Light"/>
          <w:color w:val="000000"/>
          <w:sz w:val="24"/>
          <w:szCs w:val="24"/>
        </w:rPr>
        <w:tab/>
        <w:t xml:space="preserve">            B) Proteinler          C) Yağlar              D) Karbonhidratlar</w:t>
      </w:r>
    </w:p>
    <w:p w:rsidR="009F7AC7" w:rsidRDefault="009F7AC7" w:rsidP="008C4DB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F7AC7" w:rsidRPr="008C4DBC" w:rsidRDefault="009F7AC7" w:rsidP="008C4DBC">
      <w:pPr>
        <w:spacing w:after="0"/>
        <w:rPr>
          <w:rFonts w:ascii="Times New Roman" w:hAnsi="Times New Roman" w:cs="Times New Roman"/>
          <w:color w:val="FF0000"/>
          <w:sz w:val="24"/>
          <w:szCs w:val="24"/>
          <w:lang w:eastAsia="tr-TR"/>
        </w:rPr>
      </w:pPr>
      <w:r w:rsidRPr="000D3C6F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12)</w:t>
      </w:r>
      <w:r w:rsidRPr="008C4DBC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Aşağıda fosillerle ilgili yer alan bilgilerden hangisi </w:t>
      </w:r>
      <w:r w:rsidRPr="008C4DBC">
        <w:rPr>
          <w:rFonts w:ascii="Times New Roman" w:hAnsi="Times New Roman" w:cs="Times New Roman"/>
          <w:b/>
          <w:bCs/>
          <w:sz w:val="24"/>
          <w:szCs w:val="24"/>
          <w:u w:val="single"/>
          <w:lang w:eastAsia="tr-TR"/>
        </w:rPr>
        <w:t>yanlıştır?</w:t>
      </w:r>
    </w:p>
    <w:p w:rsidR="009F7AC7" w:rsidRPr="008C4DBC" w:rsidRDefault="009F7AC7" w:rsidP="008C4DB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8C4DBC">
        <w:rPr>
          <w:rFonts w:ascii="Times New Roman" w:hAnsi="Times New Roman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:rsidR="009F7AC7" w:rsidRDefault="009F7AC7" w:rsidP="008C4DB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hAnsi="Times New Roman" w:cs="Times New Roman"/>
          <w:sz w:val="24"/>
          <w:szCs w:val="24"/>
          <w:lang w:eastAsia="tr-TR"/>
        </w:rPr>
        <w:t>B)Fosiller geçmişte yaşamış canlılardır.</w:t>
      </w:r>
    </w:p>
    <w:p w:rsidR="009F7AC7" w:rsidRPr="008C4DBC" w:rsidRDefault="009F7AC7" w:rsidP="008C4DB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hAnsi="Times New Roman" w:cs="Times New Roman"/>
          <w:sz w:val="24"/>
          <w:szCs w:val="24"/>
          <w:lang w:eastAsia="tr-TR"/>
        </w:rPr>
        <w:t>C)Fosilleri incelemek bilimsel bir iştir.</w:t>
      </w:r>
    </w:p>
    <w:p w:rsidR="009F7AC7" w:rsidRDefault="009F7AC7" w:rsidP="008C4DBC">
      <w:pPr>
        <w:spacing w:after="0" w:line="240" w:lineRule="auto"/>
        <w:rPr>
          <w:color w:val="000000"/>
          <w:kern w:val="24"/>
          <w:sz w:val="24"/>
          <w:szCs w:val="24"/>
          <w:lang w:eastAsia="tr-TR"/>
        </w:rPr>
      </w:pPr>
      <w:r w:rsidRPr="008C4DBC">
        <w:rPr>
          <w:rFonts w:ascii="Times New Roman" w:hAnsi="Times New Roman" w:cs="Times New Roman"/>
          <w:sz w:val="24"/>
          <w:szCs w:val="24"/>
          <w:lang w:eastAsia="tr-TR"/>
        </w:rPr>
        <w:t xml:space="preserve"> D)Fosiller kısa zaman içinde oluşur.</w:t>
      </w:r>
      <w:r w:rsidRPr="008C4DBC">
        <w:rPr>
          <w:color w:val="000000"/>
          <w:kern w:val="24"/>
          <w:sz w:val="24"/>
          <w:szCs w:val="24"/>
          <w:lang w:eastAsia="tr-TR"/>
        </w:rPr>
        <w:t xml:space="preserve"> </w:t>
      </w:r>
    </w:p>
    <w:p w:rsidR="009F7AC7" w:rsidRPr="008C4DBC" w:rsidRDefault="009F7AC7" w:rsidP="008C4DBC">
      <w:pPr>
        <w:spacing w:after="0" w:line="240" w:lineRule="auto"/>
        <w:rPr>
          <w:lang w:eastAsia="tr-TR"/>
        </w:rPr>
      </w:pPr>
    </w:p>
    <w:p w:rsidR="009F7AC7" w:rsidRPr="008C4DBC" w:rsidRDefault="009F7AC7" w:rsidP="008C4DBC">
      <w:pPr>
        <w:rPr>
          <w:rFonts w:ascii="Calibri Light" w:hAnsi="Calibri Light" w:cs="Calibri Light"/>
          <w:sz w:val="24"/>
          <w:szCs w:val="24"/>
        </w:rPr>
      </w:pPr>
      <w:r w:rsidRPr="000D3C6F">
        <w:rPr>
          <w:rFonts w:ascii="Calibri Light" w:hAnsi="Calibri Light" w:cs="Calibri Light"/>
          <w:b/>
          <w:bCs/>
          <w:sz w:val="24"/>
          <w:szCs w:val="24"/>
        </w:rPr>
        <w:t>13)</w:t>
      </w:r>
      <w:r w:rsidRPr="008C4DBC">
        <w:rPr>
          <w:rFonts w:ascii="Calibri Light" w:hAnsi="Calibri Light" w:cs="Calibri Light"/>
          <w:b/>
          <w:bCs/>
          <w:sz w:val="24"/>
          <w:szCs w:val="24"/>
        </w:rPr>
        <w:t xml:space="preserve">  Bebeklerin sağlıklı ve hızlı büyümesi için hangisini öncelikli olarak tüketmesi gerekir</w:t>
      </w:r>
    </w:p>
    <w:p w:rsidR="009F7AC7" w:rsidRDefault="009F7AC7" w:rsidP="008C4DBC">
      <w:pPr>
        <w:rPr>
          <w:rFonts w:ascii="Calibri Light" w:hAnsi="Calibri Light" w:cs="Calibri Light"/>
          <w:sz w:val="24"/>
          <w:szCs w:val="24"/>
        </w:rPr>
      </w:pPr>
      <w:r w:rsidRPr="008C4DBC">
        <w:rPr>
          <w:rFonts w:ascii="Calibri Light" w:hAnsi="Calibri Light" w:cs="Calibri Light"/>
          <w:sz w:val="24"/>
          <w:szCs w:val="24"/>
        </w:rPr>
        <w:t>A) Pizza                    B)  Zeytin                       C)  Süt               D) Sigara</w:t>
      </w:r>
    </w:p>
    <w:p w:rsidR="009F7AC7" w:rsidRPr="000D3C6F" w:rsidRDefault="009F7AC7" w:rsidP="000D3C6F">
      <w:pPr>
        <w:rPr>
          <w:rFonts w:ascii="Calibri Light" w:hAnsi="Calibri Light" w:cs="Calibri Light"/>
          <w:b/>
          <w:bCs/>
          <w:sz w:val="24"/>
          <w:szCs w:val="24"/>
        </w:rPr>
      </w:pPr>
      <w:r w:rsidRPr="000D3C6F">
        <w:rPr>
          <w:rFonts w:ascii="Calibri Light" w:hAnsi="Calibri Light" w:cs="Calibri Light"/>
          <w:b/>
          <w:bCs/>
          <w:sz w:val="24"/>
          <w:szCs w:val="24"/>
        </w:rPr>
        <w:t>14) Tüm besin maddelerinde aşağıdaki gruplardan hangisi mutlaka bulunur?</w:t>
      </w:r>
    </w:p>
    <w:p w:rsidR="009F7AC7" w:rsidRDefault="009F7AC7" w:rsidP="00463DC8">
      <w:r>
        <w:t xml:space="preserve">A) Su                  B) Protein               </w:t>
      </w:r>
      <w:r w:rsidRPr="000D3C6F">
        <w:t xml:space="preserve">C) </w:t>
      </w:r>
      <w:r>
        <w:t>Karbonhidrat</w:t>
      </w:r>
      <w:r w:rsidRPr="000D3C6F">
        <w:t xml:space="preserve"> </w:t>
      </w:r>
      <w:r>
        <w:t xml:space="preserve">              </w:t>
      </w:r>
      <w:r w:rsidRPr="000D3C6F">
        <w:t>D) Vitamin</w:t>
      </w:r>
    </w:p>
    <w:p w:rsidR="009F7AC7" w:rsidRPr="00116012" w:rsidRDefault="009F7AC7" w:rsidP="00B007CF">
      <w:pPr>
        <w:jc w:val="center"/>
        <w:rPr>
          <w:rFonts w:ascii="Comic Sans MS" w:hAnsi="Comic Sans MS" w:cs="Comic Sans MS"/>
          <w:color w:val="0070C0"/>
          <w:u w:val="single"/>
        </w:rPr>
      </w:pPr>
      <w:r>
        <w:pict>
          <v:shape id="_x0000_i1025" type="#_x0000_t75" style="width:294.75pt;height:39pt">
            <v:imagedata r:id="rId9" o:title=""/>
          </v:shape>
        </w:pict>
      </w:r>
    </w:p>
    <w:sectPr w:rsidR="009F7AC7" w:rsidRPr="00116012" w:rsidSect="008C4DBC">
      <w:pgSz w:w="16838" w:h="11906" w:orient="landscape"/>
      <w:pgMar w:top="142" w:right="253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31B"/>
    <w:rsid w:val="0003371C"/>
    <w:rsid w:val="000D3C6F"/>
    <w:rsid w:val="00116012"/>
    <w:rsid w:val="00116A50"/>
    <w:rsid w:val="0014127E"/>
    <w:rsid w:val="00275784"/>
    <w:rsid w:val="002D494E"/>
    <w:rsid w:val="00353DFF"/>
    <w:rsid w:val="00357D4B"/>
    <w:rsid w:val="00463DC8"/>
    <w:rsid w:val="005A5FCB"/>
    <w:rsid w:val="005C0D03"/>
    <w:rsid w:val="006349E8"/>
    <w:rsid w:val="00666D27"/>
    <w:rsid w:val="006D18EF"/>
    <w:rsid w:val="00783CBD"/>
    <w:rsid w:val="007B25FB"/>
    <w:rsid w:val="007E7A05"/>
    <w:rsid w:val="00825DFA"/>
    <w:rsid w:val="008C4DBC"/>
    <w:rsid w:val="008F431B"/>
    <w:rsid w:val="00917067"/>
    <w:rsid w:val="009C15B2"/>
    <w:rsid w:val="009F7AC7"/>
    <w:rsid w:val="00B007CF"/>
    <w:rsid w:val="00B12191"/>
    <w:rsid w:val="00B44486"/>
    <w:rsid w:val="00BD1683"/>
    <w:rsid w:val="00C012DB"/>
    <w:rsid w:val="00C25924"/>
    <w:rsid w:val="00C44EFF"/>
    <w:rsid w:val="00CF03D1"/>
    <w:rsid w:val="00D50886"/>
    <w:rsid w:val="00DC2D67"/>
    <w:rsid w:val="00EA6106"/>
    <w:rsid w:val="00EF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99"/>
    <w:qFormat/>
    <w:rsid w:val="008C4DBC"/>
  </w:style>
  <w:style w:type="character" w:customStyle="1" w:styleId="NoSpacingChar">
    <w:name w:val="No Spacing Char"/>
    <w:basedOn w:val="DefaultParagraphFont"/>
    <w:link w:val="NoSpacing"/>
    <w:uiPriority w:val="99"/>
    <w:locked/>
    <w:rsid w:val="008C4D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637</Words>
  <Characters>3635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ÇETO BABA</dc:creator>
  <cp:keywords/>
  <dc:description/>
  <cp:lastModifiedBy>user</cp:lastModifiedBy>
  <cp:revision>8</cp:revision>
  <dcterms:created xsi:type="dcterms:W3CDTF">2019-10-29T19:13:00Z</dcterms:created>
  <dcterms:modified xsi:type="dcterms:W3CDTF">2019-11-03T13:15:00Z</dcterms:modified>
</cp:coreProperties>
</file>